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B5130" w14:textId="5192D81C" w:rsidR="00F67BF9" w:rsidRDefault="00466719" w:rsidP="00AA1F39">
      <w:pPr>
        <w:pStyle w:val="Heading1"/>
      </w:pPr>
      <w:bookmarkStart w:id="0" w:name="_Toc181879680"/>
      <w:r>
        <w:t>Part 5</w:t>
      </w:r>
      <w:r w:rsidR="002F39FD">
        <w:t xml:space="preserve">: </w:t>
      </w:r>
      <w:r>
        <w:t>Returnable Schedules</w:t>
      </w:r>
      <w:bookmarkEnd w:id="0"/>
    </w:p>
    <w:p w14:paraId="6BCF5883" w14:textId="44769D7E" w:rsidR="00EE4BF1" w:rsidRDefault="00EE4BF1" w:rsidP="00466719">
      <w:pPr>
        <w:pStyle w:val="Heading2"/>
      </w:pPr>
      <w:bookmarkStart w:id="1" w:name="_Toc181879681"/>
      <w:r>
        <w:t>Tender Checklist</w:t>
      </w:r>
      <w:bookmarkEnd w:id="1"/>
    </w:p>
    <w:p w14:paraId="7EB6AFFF" w14:textId="21C510A4" w:rsidR="00C74DA4" w:rsidRDefault="00C74DA4" w:rsidP="00C74DA4">
      <w:r>
        <w:t xml:space="preserve">A conforming tender meets the requirements of the </w:t>
      </w:r>
      <w:r w:rsidR="007E67CE" w:rsidRPr="007E67CE">
        <w:t>ITT</w:t>
      </w:r>
      <w:r w:rsidRPr="007E67CE">
        <w:t xml:space="preserve"> Part 1 Section 1.</w:t>
      </w:r>
      <w:r w:rsidR="007E67CE" w:rsidRPr="007E67CE">
        <w:t>9</w:t>
      </w:r>
      <w:r>
        <w:t>. Failure to return any of the following items may result in the Tender being excluded from evaluation due to non-conformance:</w:t>
      </w:r>
    </w:p>
    <w:tbl>
      <w:tblPr>
        <w:tblStyle w:val="BasicTable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494"/>
        <w:gridCol w:w="6022"/>
        <w:gridCol w:w="3672"/>
      </w:tblGrid>
      <w:tr w:rsidR="00C74DA4" w14:paraId="04684F1D" w14:textId="77777777" w:rsidTr="003F39D1">
        <w:tc>
          <w:tcPr>
            <w:tcW w:w="10188" w:type="dxa"/>
            <w:gridSpan w:val="3"/>
            <w:shd w:val="clear" w:color="auto" w:fill="939A8D" w:themeFill="text2" w:themeFillTint="99"/>
          </w:tcPr>
          <w:p w14:paraId="418AC9B0" w14:textId="77777777" w:rsidR="00C74DA4" w:rsidRPr="003F39D1" w:rsidRDefault="00C74DA4" w:rsidP="00CA381B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Checklist of required attachments</w:t>
            </w:r>
          </w:p>
        </w:tc>
      </w:tr>
      <w:tr w:rsidR="00C74DA4" w14:paraId="3E4339B1" w14:textId="77777777" w:rsidTr="00B803B1">
        <w:sdt>
          <w:sdtPr>
            <w:id w:val="-5324984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30AFCDC6" w14:textId="4ACCE448" w:rsidR="00C74DA4" w:rsidRDefault="00B803B1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9694" w:type="dxa"/>
            <w:gridSpan w:val="2"/>
            <w:shd w:val="clear" w:color="auto" w:fill="DADDD9" w:themeFill="text2" w:themeFillTint="33"/>
          </w:tcPr>
          <w:p w14:paraId="6375EE48" w14:textId="02BDED4C" w:rsidR="00C74DA4" w:rsidRDefault="00C74DA4" w:rsidP="006F2DA6">
            <w:pPr>
              <w:spacing w:after="0"/>
            </w:pPr>
            <w:r>
              <w:t>Part 5: Returnable schedules completed in full and signed by an authorised representative of the Tender</w:t>
            </w:r>
            <w:r w:rsidR="003C4C0C">
              <w:t>er</w:t>
            </w:r>
          </w:p>
        </w:tc>
      </w:tr>
      <w:tr w:rsidR="00C74DA4" w14:paraId="0FB5FDF8" w14:textId="77777777" w:rsidTr="00B60A41">
        <w:sdt>
          <w:sdtPr>
            <w:id w:val="7034423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3409069B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</w:tcPr>
          <w:p w14:paraId="594F30D7" w14:textId="77777777" w:rsidR="00C74DA4" w:rsidRDefault="00C74DA4" w:rsidP="006F2DA6">
            <w:pPr>
              <w:spacing w:after="0"/>
            </w:pPr>
            <w:r>
              <w:t>Completed Supplier Details Form</w:t>
            </w:r>
          </w:p>
        </w:tc>
        <w:tc>
          <w:tcPr>
            <w:tcW w:w="3672" w:type="dxa"/>
          </w:tcPr>
          <w:p w14:paraId="4E117B5A" w14:textId="3F52BCC0" w:rsidR="00C74DA4" w:rsidRDefault="00C74DA4" w:rsidP="006F2DA6">
            <w:pPr>
              <w:spacing w:after="0"/>
            </w:pPr>
            <w:r>
              <w:t>Schedule 1: Supplier Details Form</w:t>
            </w:r>
          </w:p>
        </w:tc>
      </w:tr>
      <w:tr w:rsidR="00C74DA4" w14:paraId="6053FA46" w14:textId="77777777" w:rsidTr="00B803B1">
        <w:sdt>
          <w:sdtPr>
            <w:id w:val="13630956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53DCD781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5A44437B" w14:textId="77777777" w:rsidR="00C74DA4" w:rsidRDefault="00C74DA4" w:rsidP="006F2DA6">
            <w:pPr>
              <w:spacing w:after="0"/>
            </w:pPr>
            <w:r>
              <w:t>Certificates of Currency for insurances as defined in Schedule 2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07DDBACD" w14:textId="77777777" w:rsidR="00C74DA4" w:rsidRDefault="00C74DA4" w:rsidP="006F2DA6">
            <w:pPr>
              <w:spacing w:after="0"/>
            </w:pPr>
            <w:r>
              <w:t>Schedule 2: Insurances</w:t>
            </w:r>
          </w:p>
        </w:tc>
      </w:tr>
      <w:tr w:rsidR="00C74DA4" w14:paraId="4B2A2E01" w14:textId="77777777" w:rsidTr="00B60A41">
        <w:bookmarkStart w:id="2" w:name="_Hlk151462365" w:displacedByCustomXml="next"/>
        <w:sdt>
          <w:sdtPr>
            <w:id w:val="704605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10B54B4A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bookmarkEnd w:id="2" w:displacedByCustomXml="prev"/>
        <w:tc>
          <w:tcPr>
            <w:tcW w:w="6022" w:type="dxa"/>
          </w:tcPr>
          <w:p w14:paraId="16161307" w14:textId="77777777" w:rsidR="00C74DA4" w:rsidRDefault="00C74DA4" w:rsidP="006F2DA6">
            <w:pPr>
              <w:spacing w:after="0"/>
            </w:pPr>
            <w:r>
              <w:t>Business Licences as appropriate as defined in Schedule 3</w:t>
            </w:r>
          </w:p>
        </w:tc>
        <w:tc>
          <w:tcPr>
            <w:tcW w:w="3672" w:type="dxa"/>
          </w:tcPr>
          <w:p w14:paraId="67E4AF69" w14:textId="77777777" w:rsidR="00C74DA4" w:rsidRDefault="00C74DA4" w:rsidP="006F2DA6">
            <w:pPr>
              <w:spacing w:after="0"/>
            </w:pPr>
            <w:r>
              <w:t>Schedule 3: Business Licences</w:t>
            </w:r>
          </w:p>
        </w:tc>
      </w:tr>
      <w:tr w:rsidR="00C74DA4" w14:paraId="6DD58627" w14:textId="77777777" w:rsidTr="00B803B1">
        <w:sdt>
          <w:sdtPr>
            <w:id w:val="-48516874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2C33B48E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56A27D68" w14:textId="77777777" w:rsidR="00C74DA4" w:rsidRDefault="00C74DA4" w:rsidP="006F2DA6">
            <w:pPr>
              <w:spacing w:after="0"/>
            </w:pPr>
            <w:r>
              <w:t>CVs of key personnel as defined in Schedule 4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32B1E61C" w14:textId="77777777" w:rsidR="00C74DA4" w:rsidRDefault="00C74DA4" w:rsidP="006F2DA6">
            <w:pPr>
              <w:spacing w:after="0"/>
            </w:pPr>
            <w:r>
              <w:t>Schedule 4: Key Personnel</w:t>
            </w:r>
          </w:p>
        </w:tc>
      </w:tr>
      <w:tr w:rsidR="00C74DA4" w14:paraId="664BE7FC" w14:textId="77777777" w:rsidTr="00B60A41">
        <w:sdt>
          <w:sdtPr>
            <w:id w:val="143409098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33887909" w14:textId="77777777" w:rsidR="00C74DA4" w:rsidRDefault="00C74DA4" w:rsidP="006F2DA6">
                <w:pPr>
                  <w:spacing w:after="0"/>
                  <w:rPr>
                    <w:rFonts w:ascii="MS Gothic" w:eastAsia="MS Gothic" w:hAnsi="MS Gothic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</w:tcPr>
          <w:p w14:paraId="15981348" w14:textId="77777777" w:rsidR="00C74DA4" w:rsidRDefault="00C74DA4" w:rsidP="006F2DA6">
            <w:pPr>
              <w:spacing w:after="0"/>
            </w:pPr>
            <w:r>
              <w:t>Requirements to meet the Assessment Criteria</w:t>
            </w:r>
          </w:p>
          <w:p w14:paraId="06286FCD" w14:textId="77777777" w:rsidR="00C74DA4" w:rsidRDefault="001D2A93" w:rsidP="006F2DA6">
            <w:pPr>
              <w:spacing w:after="0"/>
            </w:pPr>
            <w:sdt>
              <w:sdtPr>
                <w:id w:val="-14898632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Proposed Methodology</w:t>
            </w:r>
          </w:p>
          <w:p w14:paraId="5855B941" w14:textId="77777777" w:rsidR="00C74DA4" w:rsidRDefault="001D2A93" w:rsidP="006F2DA6">
            <w:pPr>
              <w:spacing w:after="0"/>
            </w:pPr>
            <w:sdt>
              <w:sdtPr>
                <w:id w:val="-499038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Proposed Project Schedule</w:t>
            </w:r>
          </w:p>
          <w:p w14:paraId="6BB0CBC7" w14:textId="77777777" w:rsidR="00C74DA4" w:rsidRDefault="001D2A93" w:rsidP="006F2DA6">
            <w:pPr>
              <w:spacing w:after="0"/>
            </w:pPr>
            <w:sdt>
              <w:sdtPr>
                <w:id w:val="17756676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Management Systems</w:t>
            </w:r>
          </w:p>
          <w:p w14:paraId="788670F9" w14:textId="77777777" w:rsidR="00C74DA4" w:rsidRDefault="001D2A93" w:rsidP="006F2DA6">
            <w:pPr>
              <w:spacing w:after="0"/>
            </w:pPr>
            <w:sdt>
              <w:sdtPr>
                <w:id w:val="-19569352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Examples of Demonstrated Experience</w:t>
            </w:r>
          </w:p>
        </w:tc>
        <w:tc>
          <w:tcPr>
            <w:tcW w:w="3672" w:type="dxa"/>
          </w:tcPr>
          <w:p w14:paraId="58A8FF02" w14:textId="77777777" w:rsidR="00C74DA4" w:rsidRDefault="00C74DA4" w:rsidP="006F2DA6">
            <w:pPr>
              <w:spacing w:after="0"/>
            </w:pPr>
            <w:r>
              <w:t>Schedule 5: Non-Price Assessment Requirements</w:t>
            </w:r>
          </w:p>
        </w:tc>
      </w:tr>
      <w:tr w:rsidR="00C74DA4" w14:paraId="3802C4E4" w14:textId="77777777" w:rsidTr="00B803B1">
        <w:sdt>
          <w:sdtPr>
            <w:id w:val="518897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090F9CD8" w14:textId="77777777" w:rsidR="00C74DA4" w:rsidRDefault="00C74DA4" w:rsidP="006F2DA6">
                <w:pPr>
                  <w:spacing w:after="0"/>
                  <w:rPr>
                    <w:rFonts w:ascii="MS Gothic" w:eastAsia="MS Gothic" w:hAnsi="MS Gothic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3700CC55" w14:textId="77777777" w:rsidR="00C74DA4" w:rsidRDefault="00C74DA4" w:rsidP="006F2DA6">
            <w:pPr>
              <w:spacing w:after="0"/>
            </w:pPr>
            <w:r>
              <w:t>Price schedule as an Excel document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34ABA5C2" w14:textId="5407A5F5" w:rsidR="00C74DA4" w:rsidRDefault="00C74DA4" w:rsidP="006F2DA6">
            <w:pPr>
              <w:spacing w:after="0"/>
            </w:pPr>
            <w:r>
              <w:t>Schedule 6: Price Schedule</w:t>
            </w:r>
          </w:p>
        </w:tc>
      </w:tr>
    </w:tbl>
    <w:p w14:paraId="50C65B4A" w14:textId="023F1645" w:rsidR="00117DB5" w:rsidRDefault="00117DB5" w:rsidP="00EE4BF1"/>
    <w:p w14:paraId="49460133" w14:textId="77777777" w:rsidR="00117DB5" w:rsidRDefault="00117DB5">
      <w:pPr>
        <w:spacing w:after="0" w:line="240" w:lineRule="auto"/>
      </w:pPr>
      <w:r>
        <w:br w:type="page"/>
      </w:r>
    </w:p>
    <w:p w14:paraId="273355BE" w14:textId="20639920" w:rsidR="00716A37" w:rsidRDefault="00EE4BF1" w:rsidP="00466719">
      <w:pPr>
        <w:pStyle w:val="Heading2"/>
      </w:pPr>
      <w:bookmarkStart w:id="3" w:name="_Toc181879682"/>
      <w:r>
        <w:lastRenderedPageBreak/>
        <w:t xml:space="preserve">Schedule </w:t>
      </w:r>
      <w:r w:rsidR="00C74DA4">
        <w:t>1</w:t>
      </w:r>
      <w:r>
        <w:t xml:space="preserve">: </w:t>
      </w:r>
      <w:r w:rsidR="00466719">
        <w:t>Supplier Details Form</w:t>
      </w:r>
      <w:bookmarkEnd w:id="3"/>
    </w:p>
    <w:p w14:paraId="5500547A" w14:textId="426E1ED4" w:rsidR="00466719" w:rsidRDefault="00466719" w:rsidP="00466719">
      <w:r>
        <w:t xml:space="preserve">Please complete the attached Word document </w:t>
      </w:r>
      <w:r w:rsidR="000023E7">
        <w:rPr>
          <w:b/>
          <w:bCs/>
        </w:rPr>
        <w:t>Schedule 1 -</w:t>
      </w:r>
      <w:r w:rsidRPr="007E67CE">
        <w:rPr>
          <w:b/>
          <w:bCs/>
        </w:rPr>
        <w:t xml:space="preserve"> Supplier Details Form.docx</w:t>
      </w:r>
      <w:r>
        <w:t>.</w:t>
      </w:r>
    </w:p>
    <w:p w14:paraId="548D5041" w14:textId="77777777" w:rsidR="00466719" w:rsidRDefault="00466719" w:rsidP="00466719"/>
    <w:p w14:paraId="33AFBF87" w14:textId="77777777" w:rsidR="00117DB5" w:rsidRDefault="00117DB5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785362F9" w14:textId="5F119E0E" w:rsidR="00117DB5" w:rsidRDefault="00EE4BF1" w:rsidP="00117DB5">
      <w:pPr>
        <w:pStyle w:val="Heading2"/>
      </w:pPr>
      <w:bookmarkStart w:id="4" w:name="_Toc181879683"/>
      <w:r>
        <w:lastRenderedPageBreak/>
        <w:t xml:space="preserve">Schedule </w:t>
      </w:r>
      <w:r w:rsidR="00C74DA4">
        <w:t>2</w:t>
      </w:r>
      <w:r>
        <w:t xml:space="preserve">: </w:t>
      </w:r>
      <w:r w:rsidR="00D2428F">
        <w:t>Insurances</w:t>
      </w:r>
      <w:bookmarkEnd w:id="4"/>
    </w:p>
    <w:tbl>
      <w:tblPr>
        <w:tblW w:w="105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1"/>
        <w:gridCol w:w="7942"/>
      </w:tblGrid>
      <w:tr w:rsidR="004B10C9" w:rsidRPr="00F22A0F" w14:paraId="1BC01FE7" w14:textId="77777777" w:rsidTr="003F39D1">
        <w:tc>
          <w:tcPr>
            <w:tcW w:w="10523" w:type="dxa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3208EEDB" w14:textId="77777777" w:rsidR="00117DB5" w:rsidRPr="003F39D1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3F39D1">
              <w:rPr>
                <w:b/>
                <w:bCs/>
                <w:lang w:eastAsia="en-AU"/>
              </w:rPr>
              <w:t>Public Liability Insurance (FBA requires at least $20,000,000 per claim)</w:t>
            </w:r>
          </w:p>
        </w:tc>
      </w:tr>
      <w:tr w:rsidR="00117DB5" w:rsidRPr="00F22A0F" w14:paraId="08214E8A" w14:textId="77777777" w:rsidTr="00B803B1">
        <w:tc>
          <w:tcPr>
            <w:tcW w:w="2581" w:type="dxa"/>
            <w:shd w:val="clear" w:color="auto" w:fill="DADDD9" w:themeFill="text2" w:themeFillTint="33"/>
            <w:vAlign w:val="center"/>
          </w:tcPr>
          <w:p w14:paraId="34949A50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DADDD9" w:themeFill="text2" w:themeFillTint="33"/>
            <w:vAlign w:val="center"/>
          </w:tcPr>
          <w:p w14:paraId="43F0CE26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0118281F" w14:textId="77777777" w:rsidTr="00B60A41">
        <w:tc>
          <w:tcPr>
            <w:tcW w:w="2581" w:type="dxa"/>
            <w:shd w:val="clear" w:color="auto" w:fill="auto"/>
            <w:vAlign w:val="center"/>
          </w:tcPr>
          <w:p w14:paraId="00CEC998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auto"/>
            <w:vAlign w:val="center"/>
          </w:tcPr>
          <w:p w14:paraId="18188E4F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52B1C3B1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16C7EDD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EFB1DC5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0EDE8247" w14:textId="77777777" w:rsidTr="00B60A41">
        <w:tc>
          <w:tcPr>
            <w:tcW w:w="25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8AD2ED4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EA201A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0E44280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938A8F3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DB62CDF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3FD7FA06" w14:textId="77777777" w:rsidR="00117DB5" w:rsidRDefault="00117DB5" w:rsidP="006F2DA6">
      <w:pPr>
        <w:spacing w:after="0"/>
      </w:pPr>
    </w:p>
    <w:tbl>
      <w:tblPr>
        <w:tblW w:w="105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1"/>
        <w:gridCol w:w="7942"/>
      </w:tblGrid>
      <w:tr w:rsidR="004B10C9" w:rsidRPr="00F22A0F" w14:paraId="1189B452" w14:textId="77777777" w:rsidTr="003F39D1">
        <w:tc>
          <w:tcPr>
            <w:tcW w:w="10523" w:type="dxa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5B9F83A2" w14:textId="77777777" w:rsidR="00117DB5" w:rsidRPr="003F39D1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3F39D1">
              <w:rPr>
                <w:b/>
                <w:bCs/>
                <w:lang w:eastAsia="en-AU"/>
              </w:rPr>
              <w:t>Workers’ Compensation (</w:t>
            </w:r>
            <w:proofErr w:type="spellStart"/>
            <w:r w:rsidRPr="003F39D1">
              <w:rPr>
                <w:b/>
                <w:bCs/>
                <w:lang w:eastAsia="en-AU"/>
              </w:rPr>
              <w:t>WorkCover</w:t>
            </w:r>
            <w:proofErr w:type="spellEnd"/>
            <w:r w:rsidRPr="003F39D1">
              <w:rPr>
                <w:b/>
                <w:bCs/>
                <w:lang w:eastAsia="en-AU"/>
              </w:rPr>
              <w:t>) Insurance (as required by law)</w:t>
            </w:r>
          </w:p>
        </w:tc>
      </w:tr>
      <w:tr w:rsidR="00117DB5" w:rsidRPr="00F22A0F" w14:paraId="63D900EE" w14:textId="77777777" w:rsidTr="00B803B1">
        <w:tc>
          <w:tcPr>
            <w:tcW w:w="2581" w:type="dxa"/>
            <w:shd w:val="clear" w:color="auto" w:fill="DADDD9" w:themeFill="text2" w:themeFillTint="33"/>
            <w:vAlign w:val="center"/>
          </w:tcPr>
          <w:p w14:paraId="6AD778CA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DADDD9" w:themeFill="text2" w:themeFillTint="33"/>
            <w:vAlign w:val="center"/>
          </w:tcPr>
          <w:p w14:paraId="6741D6C4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1FD50195" w14:textId="77777777" w:rsidTr="00B60A41">
        <w:tc>
          <w:tcPr>
            <w:tcW w:w="2581" w:type="dxa"/>
            <w:shd w:val="clear" w:color="auto" w:fill="auto"/>
            <w:vAlign w:val="center"/>
          </w:tcPr>
          <w:p w14:paraId="1705A19A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auto"/>
            <w:vAlign w:val="center"/>
          </w:tcPr>
          <w:p w14:paraId="4E153D14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48262CB5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9AA7863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2BD93DD7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17CBEBE1" w14:textId="77777777" w:rsidTr="00B60A41">
        <w:tc>
          <w:tcPr>
            <w:tcW w:w="25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8E0028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1A8E7A9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0524D409" w14:textId="77777777" w:rsidR="00117DB5" w:rsidRDefault="00117DB5" w:rsidP="006F2DA6">
      <w:pPr>
        <w:spacing w:after="0"/>
      </w:pPr>
    </w:p>
    <w:tbl>
      <w:tblPr>
        <w:tblW w:w="105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1"/>
        <w:gridCol w:w="7942"/>
      </w:tblGrid>
      <w:tr w:rsidR="004B10C9" w:rsidRPr="00F22A0F" w14:paraId="69131CBB" w14:textId="77777777" w:rsidTr="003F39D1">
        <w:tc>
          <w:tcPr>
            <w:tcW w:w="10523" w:type="dxa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70E700B5" w14:textId="77777777" w:rsidR="00117DB5" w:rsidRPr="003F39D1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3F39D1">
              <w:rPr>
                <w:b/>
                <w:bCs/>
                <w:lang w:eastAsia="en-AU"/>
              </w:rPr>
              <w:t>Professional Indemnity Insurance</w:t>
            </w:r>
          </w:p>
        </w:tc>
      </w:tr>
      <w:tr w:rsidR="00117DB5" w:rsidRPr="00F22A0F" w14:paraId="19A1CAAB" w14:textId="77777777" w:rsidTr="00B803B1">
        <w:tc>
          <w:tcPr>
            <w:tcW w:w="2581" w:type="dxa"/>
            <w:shd w:val="clear" w:color="auto" w:fill="DADDD9" w:themeFill="text2" w:themeFillTint="33"/>
            <w:vAlign w:val="center"/>
          </w:tcPr>
          <w:p w14:paraId="1D42313D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DADDD9" w:themeFill="text2" w:themeFillTint="33"/>
            <w:vAlign w:val="center"/>
          </w:tcPr>
          <w:p w14:paraId="0F67BBF1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2274F09B" w14:textId="77777777" w:rsidTr="00B60A41">
        <w:tc>
          <w:tcPr>
            <w:tcW w:w="2581" w:type="dxa"/>
            <w:shd w:val="clear" w:color="auto" w:fill="auto"/>
            <w:vAlign w:val="center"/>
          </w:tcPr>
          <w:p w14:paraId="6EE8CBD9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auto"/>
            <w:vAlign w:val="center"/>
          </w:tcPr>
          <w:p w14:paraId="73E139D7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275CC91B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7B3F3BC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3E445F6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EA94F12" w14:textId="77777777" w:rsidTr="00B60A41">
        <w:tc>
          <w:tcPr>
            <w:tcW w:w="25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9BE960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154D62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6B0FA746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04B2D66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F195CF2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52911E37" w14:textId="77777777" w:rsidR="00117DB5" w:rsidRDefault="00117DB5" w:rsidP="006F2DA6">
      <w:pPr>
        <w:spacing w:after="0"/>
      </w:pPr>
    </w:p>
    <w:tbl>
      <w:tblPr>
        <w:tblW w:w="105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81"/>
        <w:gridCol w:w="7942"/>
      </w:tblGrid>
      <w:tr w:rsidR="004B10C9" w:rsidRPr="00F22A0F" w14:paraId="6F6F8F44" w14:textId="77777777" w:rsidTr="003F39D1">
        <w:tc>
          <w:tcPr>
            <w:tcW w:w="10523" w:type="dxa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24411280" w14:textId="77777777" w:rsidR="00117DB5" w:rsidRPr="003F39D1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3F39D1">
              <w:rPr>
                <w:b/>
                <w:bCs/>
                <w:lang w:eastAsia="en-AU"/>
              </w:rPr>
              <w:t>Plant and Equipment Insurance</w:t>
            </w:r>
          </w:p>
        </w:tc>
      </w:tr>
      <w:tr w:rsidR="00117DB5" w:rsidRPr="00F22A0F" w14:paraId="582E16DB" w14:textId="77777777" w:rsidTr="00B803B1">
        <w:tc>
          <w:tcPr>
            <w:tcW w:w="2581" w:type="dxa"/>
            <w:shd w:val="clear" w:color="auto" w:fill="DADDD9" w:themeFill="text2" w:themeFillTint="33"/>
            <w:vAlign w:val="center"/>
          </w:tcPr>
          <w:p w14:paraId="25D80A95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DADDD9" w:themeFill="text2" w:themeFillTint="33"/>
            <w:vAlign w:val="center"/>
          </w:tcPr>
          <w:p w14:paraId="6C1AB8B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602013ED" w14:textId="77777777" w:rsidTr="00B60A41">
        <w:tc>
          <w:tcPr>
            <w:tcW w:w="2581" w:type="dxa"/>
            <w:shd w:val="clear" w:color="auto" w:fill="auto"/>
            <w:vAlign w:val="center"/>
          </w:tcPr>
          <w:p w14:paraId="7B2FB47C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7942" w:type="dxa"/>
            <w:shd w:val="clear" w:color="auto" w:fill="auto"/>
            <w:vAlign w:val="center"/>
          </w:tcPr>
          <w:p w14:paraId="702BEC95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423468E2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9A9586B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0B1DB3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264C715" w14:textId="77777777" w:rsidTr="00B60A41">
        <w:tc>
          <w:tcPr>
            <w:tcW w:w="258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A8890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9CEE0A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4F93BA41" w14:textId="77777777" w:rsidTr="00B803B1">
        <w:tc>
          <w:tcPr>
            <w:tcW w:w="2581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F36351D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7942" w:type="dxa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3DA07420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340011C1" w14:textId="77777777" w:rsidR="00D2428F" w:rsidRDefault="00D2428F" w:rsidP="00D2428F"/>
    <w:p w14:paraId="3853B90F" w14:textId="77777777" w:rsidR="00D2428F" w:rsidRDefault="00D2428F" w:rsidP="00D2428F"/>
    <w:p w14:paraId="2E2082BB" w14:textId="77777777" w:rsidR="00204D7B" w:rsidRDefault="00204D7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584090B6" w14:textId="3BCC77E6" w:rsidR="004C0BBE" w:rsidRDefault="004C0BBE" w:rsidP="004C0BBE">
      <w:pPr>
        <w:pStyle w:val="Heading2"/>
      </w:pPr>
      <w:bookmarkStart w:id="5" w:name="_Toc181879684"/>
      <w:r>
        <w:lastRenderedPageBreak/>
        <w:t>Schedule 3: Business Licences</w:t>
      </w:r>
      <w:bookmarkEnd w:id="5"/>
    </w:p>
    <w:p w14:paraId="37712A93" w14:textId="584F78FA" w:rsidR="00A27DBB" w:rsidRDefault="00A27DBB" w:rsidP="00A27DBB">
      <w:r>
        <w:t xml:space="preserve">Include all business licenses relevant to the </w:t>
      </w:r>
      <w:r w:rsidR="00DB1EE8">
        <w:t>S</w:t>
      </w:r>
      <w:r>
        <w:t xml:space="preserve">cope of </w:t>
      </w:r>
      <w:r w:rsidR="00DB1EE8">
        <w:t>W</w:t>
      </w:r>
      <w:r>
        <w:t>orks.</w:t>
      </w: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6"/>
        <w:gridCol w:w="1276"/>
        <w:gridCol w:w="2268"/>
        <w:gridCol w:w="4098"/>
      </w:tblGrid>
      <w:tr w:rsidR="00A27DBB" w14:paraId="28F019C5" w14:textId="77777777" w:rsidTr="000F2F79">
        <w:tc>
          <w:tcPr>
            <w:tcW w:w="1250" w:type="pct"/>
            <w:shd w:val="clear" w:color="auto" w:fill="939A8D" w:themeFill="text2" w:themeFillTint="99"/>
          </w:tcPr>
          <w:p w14:paraId="0B7B12B0" w14:textId="77777777" w:rsidR="00A27DBB" w:rsidRPr="003F39D1" w:rsidRDefault="00A27DBB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Licence</w:t>
            </w:r>
          </w:p>
        </w:tc>
        <w:tc>
          <w:tcPr>
            <w:tcW w:w="626" w:type="pct"/>
            <w:shd w:val="clear" w:color="auto" w:fill="939A8D" w:themeFill="text2" w:themeFillTint="99"/>
          </w:tcPr>
          <w:p w14:paraId="0B888FC8" w14:textId="77777777" w:rsidR="00A27DBB" w:rsidRPr="003F39D1" w:rsidRDefault="00A27DBB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Number</w:t>
            </w:r>
          </w:p>
        </w:tc>
        <w:tc>
          <w:tcPr>
            <w:tcW w:w="1113" w:type="pct"/>
            <w:shd w:val="clear" w:color="auto" w:fill="939A8D" w:themeFill="text2" w:themeFillTint="99"/>
          </w:tcPr>
          <w:p w14:paraId="110094B8" w14:textId="77777777" w:rsidR="00A27DBB" w:rsidRPr="003F39D1" w:rsidRDefault="00A27DBB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Class/Category</w:t>
            </w:r>
          </w:p>
        </w:tc>
        <w:tc>
          <w:tcPr>
            <w:tcW w:w="2011" w:type="pct"/>
            <w:shd w:val="clear" w:color="auto" w:fill="939A8D" w:themeFill="text2" w:themeFillTint="99"/>
          </w:tcPr>
          <w:p w14:paraId="5E561F00" w14:textId="77777777" w:rsidR="00A27DBB" w:rsidRPr="003F39D1" w:rsidRDefault="00A27DBB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Other details</w:t>
            </w:r>
          </w:p>
        </w:tc>
      </w:tr>
      <w:tr w:rsidR="00A27DBB" w14:paraId="3195D4E2" w14:textId="77777777" w:rsidTr="000F2F79">
        <w:tc>
          <w:tcPr>
            <w:tcW w:w="1250" w:type="pct"/>
            <w:shd w:val="clear" w:color="auto" w:fill="DADDD9" w:themeFill="text2" w:themeFillTint="33"/>
          </w:tcPr>
          <w:p w14:paraId="1E195B15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  <w:shd w:val="clear" w:color="auto" w:fill="DADDD9" w:themeFill="text2" w:themeFillTint="33"/>
          </w:tcPr>
          <w:p w14:paraId="4DC7F72A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  <w:shd w:val="clear" w:color="auto" w:fill="DADDD9" w:themeFill="text2" w:themeFillTint="33"/>
          </w:tcPr>
          <w:p w14:paraId="0B61EB7D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  <w:shd w:val="clear" w:color="auto" w:fill="DADDD9" w:themeFill="text2" w:themeFillTint="33"/>
          </w:tcPr>
          <w:p w14:paraId="4693DD19" w14:textId="77777777" w:rsidR="00A27DBB" w:rsidRDefault="00A27DBB" w:rsidP="006F2DA6">
            <w:pPr>
              <w:spacing w:after="0"/>
            </w:pPr>
          </w:p>
        </w:tc>
      </w:tr>
      <w:tr w:rsidR="00A27DBB" w14:paraId="1BEDF2D9" w14:textId="77777777" w:rsidTr="000F2F79">
        <w:tc>
          <w:tcPr>
            <w:tcW w:w="1250" w:type="pct"/>
          </w:tcPr>
          <w:p w14:paraId="5C14C2E8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</w:tcPr>
          <w:p w14:paraId="23863233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</w:tcPr>
          <w:p w14:paraId="6E4081ED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</w:tcPr>
          <w:p w14:paraId="3BC5522A" w14:textId="77777777" w:rsidR="00A27DBB" w:rsidRDefault="00A27DBB" w:rsidP="006F2DA6">
            <w:pPr>
              <w:spacing w:after="0"/>
            </w:pPr>
          </w:p>
        </w:tc>
      </w:tr>
      <w:tr w:rsidR="00A27DBB" w14:paraId="742FBC78" w14:textId="77777777" w:rsidTr="000F2F79">
        <w:tc>
          <w:tcPr>
            <w:tcW w:w="1250" w:type="pct"/>
            <w:shd w:val="clear" w:color="auto" w:fill="DADDD9" w:themeFill="text2" w:themeFillTint="33"/>
          </w:tcPr>
          <w:p w14:paraId="128A1D4A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  <w:shd w:val="clear" w:color="auto" w:fill="DADDD9" w:themeFill="text2" w:themeFillTint="33"/>
          </w:tcPr>
          <w:p w14:paraId="57926B09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  <w:shd w:val="clear" w:color="auto" w:fill="DADDD9" w:themeFill="text2" w:themeFillTint="33"/>
          </w:tcPr>
          <w:p w14:paraId="2721193B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  <w:shd w:val="clear" w:color="auto" w:fill="DADDD9" w:themeFill="text2" w:themeFillTint="33"/>
          </w:tcPr>
          <w:p w14:paraId="3BD1A18F" w14:textId="77777777" w:rsidR="00A27DBB" w:rsidRDefault="00A27DBB" w:rsidP="006F2DA6">
            <w:pPr>
              <w:spacing w:after="0"/>
            </w:pPr>
          </w:p>
        </w:tc>
      </w:tr>
      <w:tr w:rsidR="00A27DBB" w14:paraId="2C5AC99A" w14:textId="77777777" w:rsidTr="000F2F79">
        <w:tc>
          <w:tcPr>
            <w:tcW w:w="1250" w:type="pct"/>
          </w:tcPr>
          <w:p w14:paraId="665E3968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</w:tcPr>
          <w:p w14:paraId="47CD47B0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</w:tcPr>
          <w:p w14:paraId="2943FCE9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</w:tcPr>
          <w:p w14:paraId="304A458C" w14:textId="77777777" w:rsidR="00A27DBB" w:rsidRDefault="00A27DBB" w:rsidP="006F2DA6">
            <w:pPr>
              <w:spacing w:after="0"/>
            </w:pPr>
          </w:p>
        </w:tc>
      </w:tr>
    </w:tbl>
    <w:p w14:paraId="31F4E633" w14:textId="77777777" w:rsidR="00A27DBB" w:rsidRDefault="00A27DBB" w:rsidP="00A27DBB"/>
    <w:p w14:paraId="1ADB47D2" w14:textId="77777777" w:rsidR="00A27DBB" w:rsidRDefault="00A27DB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4AF33443" w14:textId="77777777" w:rsidR="00A27DBB" w:rsidRDefault="00A27DBB" w:rsidP="00A27DBB">
      <w:pPr>
        <w:pStyle w:val="Heading2"/>
      </w:pPr>
      <w:bookmarkStart w:id="6" w:name="_Toc181879685"/>
      <w:r>
        <w:lastRenderedPageBreak/>
        <w:t>Schedule 4: Key Personnel</w:t>
      </w:r>
      <w:bookmarkEnd w:id="6"/>
    </w:p>
    <w:p w14:paraId="67B58942" w14:textId="77777777" w:rsidR="006F2DA6" w:rsidRDefault="006F2DA6" w:rsidP="006F2DA6">
      <w:r>
        <w:t>The Tenderer must nominate the key personnel proposed for delivery of the Works. Attach resumes/CVs to the Tender submission.</w:t>
      </w:r>
    </w:p>
    <w:tbl>
      <w:tblPr>
        <w:tblStyle w:val="BasicTable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7"/>
        <w:gridCol w:w="7938"/>
      </w:tblGrid>
      <w:tr w:rsidR="006F2DA6" w14:paraId="7EC84AF9" w14:textId="77777777" w:rsidTr="003F39D1">
        <w:tc>
          <w:tcPr>
            <w:tcW w:w="10485" w:type="dxa"/>
            <w:gridSpan w:val="2"/>
            <w:shd w:val="clear" w:color="auto" w:fill="939A8D" w:themeFill="text2" w:themeFillTint="99"/>
          </w:tcPr>
          <w:p w14:paraId="3A5F8D9B" w14:textId="024070D2" w:rsidR="006F2DA6" w:rsidRPr="003F39D1" w:rsidRDefault="00815DE5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Key Contact for FBA – [Project Role Title]</w:t>
            </w:r>
          </w:p>
        </w:tc>
      </w:tr>
      <w:tr w:rsidR="006F2DA6" w14:paraId="4B0C3755" w14:textId="77777777" w:rsidTr="00B803B1">
        <w:tc>
          <w:tcPr>
            <w:tcW w:w="2547" w:type="dxa"/>
            <w:shd w:val="clear" w:color="auto" w:fill="DADDD9" w:themeFill="text2" w:themeFillTint="33"/>
          </w:tcPr>
          <w:p w14:paraId="64F1203A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116E2EF5" w14:textId="77777777" w:rsidR="006F2DA6" w:rsidRDefault="006F2DA6" w:rsidP="006F2DA6">
            <w:pPr>
              <w:spacing w:after="0"/>
            </w:pPr>
          </w:p>
        </w:tc>
      </w:tr>
      <w:tr w:rsidR="006F2DA6" w14:paraId="3E1683D9" w14:textId="77777777" w:rsidTr="00B60A41">
        <w:tc>
          <w:tcPr>
            <w:tcW w:w="2547" w:type="dxa"/>
          </w:tcPr>
          <w:p w14:paraId="2EB398EA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7938" w:type="dxa"/>
          </w:tcPr>
          <w:p w14:paraId="3AFE051A" w14:textId="77777777" w:rsidR="006F2DA6" w:rsidRDefault="006F2DA6" w:rsidP="006F2DA6">
            <w:pPr>
              <w:spacing w:after="0"/>
            </w:pPr>
          </w:p>
        </w:tc>
      </w:tr>
      <w:tr w:rsidR="00815DE5" w14:paraId="5D3E667F" w14:textId="77777777" w:rsidTr="00B803B1">
        <w:tc>
          <w:tcPr>
            <w:tcW w:w="2547" w:type="dxa"/>
            <w:shd w:val="clear" w:color="auto" w:fill="DADDD9" w:themeFill="text2" w:themeFillTint="33"/>
          </w:tcPr>
          <w:p w14:paraId="581264D0" w14:textId="74B342E1" w:rsidR="00815DE5" w:rsidRDefault="00815DE5" w:rsidP="006F2DA6">
            <w:pPr>
              <w:spacing w:after="0"/>
            </w:pPr>
            <w:r>
              <w:t>Phone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54B274F9" w14:textId="77777777" w:rsidR="00815DE5" w:rsidRDefault="00815DE5" w:rsidP="006F2DA6">
            <w:pPr>
              <w:spacing w:after="0"/>
            </w:pPr>
          </w:p>
        </w:tc>
      </w:tr>
      <w:tr w:rsidR="00815DE5" w14:paraId="4E38AC25" w14:textId="77777777" w:rsidTr="00B60A41">
        <w:tc>
          <w:tcPr>
            <w:tcW w:w="2547" w:type="dxa"/>
          </w:tcPr>
          <w:p w14:paraId="177D5495" w14:textId="47148A64" w:rsidR="00815DE5" w:rsidRDefault="00815DE5" w:rsidP="006F2DA6">
            <w:pPr>
              <w:spacing w:after="0"/>
            </w:pPr>
            <w:r>
              <w:t>Email</w:t>
            </w:r>
          </w:p>
        </w:tc>
        <w:tc>
          <w:tcPr>
            <w:tcW w:w="7938" w:type="dxa"/>
          </w:tcPr>
          <w:p w14:paraId="3E228AEE" w14:textId="77777777" w:rsidR="00815DE5" w:rsidRDefault="00815DE5" w:rsidP="006F2DA6">
            <w:pPr>
              <w:spacing w:after="0"/>
            </w:pPr>
          </w:p>
        </w:tc>
      </w:tr>
      <w:tr w:rsidR="006F2DA6" w14:paraId="6206135E" w14:textId="77777777" w:rsidTr="00B803B1">
        <w:tc>
          <w:tcPr>
            <w:tcW w:w="2547" w:type="dxa"/>
            <w:shd w:val="clear" w:color="auto" w:fill="DADDD9" w:themeFill="text2" w:themeFillTint="33"/>
          </w:tcPr>
          <w:p w14:paraId="00CCE7AA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4FE01157" w14:textId="77777777" w:rsidR="006F2DA6" w:rsidRDefault="006F2DA6" w:rsidP="006F2DA6">
            <w:pPr>
              <w:spacing w:after="0"/>
            </w:pPr>
          </w:p>
        </w:tc>
      </w:tr>
      <w:tr w:rsidR="006F2DA6" w14:paraId="4BD01F01" w14:textId="77777777" w:rsidTr="00B60A41">
        <w:tc>
          <w:tcPr>
            <w:tcW w:w="2547" w:type="dxa"/>
          </w:tcPr>
          <w:p w14:paraId="1E21DD82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7938" w:type="dxa"/>
          </w:tcPr>
          <w:p w14:paraId="143B8E55" w14:textId="77777777" w:rsidR="006F2DA6" w:rsidRDefault="006F2DA6" w:rsidP="006F2DA6">
            <w:pPr>
              <w:spacing w:after="0"/>
            </w:pPr>
          </w:p>
        </w:tc>
      </w:tr>
      <w:tr w:rsidR="006F2DA6" w14:paraId="14488617" w14:textId="77777777" w:rsidTr="00B803B1">
        <w:tc>
          <w:tcPr>
            <w:tcW w:w="2547" w:type="dxa"/>
            <w:shd w:val="clear" w:color="auto" w:fill="DADDD9" w:themeFill="text2" w:themeFillTint="33"/>
          </w:tcPr>
          <w:p w14:paraId="0A425830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2E3DCF5A" w14:textId="77777777" w:rsidR="006F2DA6" w:rsidRDefault="006F2DA6" w:rsidP="006F2DA6">
            <w:pPr>
              <w:spacing w:after="0"/>
            </w:pPr>
          </w:p>
        </w:tc>
      </w:tr>
    </w:tbl>
    <w:p w14:paraId="3D4CE464" w14:textId="77777777" w:rsidR="006F2DA6" w:rsidRDefault="006F2DA6" w:rsidP="006F2DA6">
      <w:pPr>
        <w:spacing w:after="0"/>
      </w:pPr>
    </w:p>
    <w:tbl>
      <w:tblPr>
        <w:tblStyle w:val="BasicTable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7"/>
        <w:gridCol w:w="7938"/>
      </w:tblGrid>
      <w:tr w:rsidR="006F2DA6" w14:paraId="173F89F4" w14:textId="77777777" w:rsidTr="003F39D1">
        <w:tc>
          <w:tcPr>
            <w:tcW w:w="10485" w:type="dxa"/>
            <w:gridSpan w:val="2"/>
            <w:shd w:val="clear" w:color="auto" w:fill="939A8D" w:themeFill="text2" w:themeFillTint="99"/>
          </w:tcPr>
          <w:p w14:paraId="49E2A778" w14:textId="1349E4F8" w:rsidR="006F2DA6" w:rsidRPr="003F39D1" w:rsidRDefault="006F2DA6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[</w:t>
            </w:r>
            <w:r w:rsidR="00A770F4" w:rsidRPr="003F39D1">
              <w:rPr>
                <w:b/>
                <w:bCs/>
              </w:rPr>
              <w:t xml:space="preserve">Project </w:t>
            </w:r>
            <w:r w:rsidRPr="003F39D1">
              <w:rPr>
                <w:b/>
                <w:bCs/>
              </w:rPr>
              <w:t>Role Title]</w:t>
            </w:r>
          </w:p>
        </w:tc>
      </w:tr>
      <w:tr w:rsidR="006F2DA6" w14:paraId="191A3F86" w14:textId="77777777" w:rsidTr="00B803B1">
        <w:tc>
          <w:tcPr>
            <w:tcW w:w="2547" w:type="dxa"/>
            <w:shd w:val="clear" w:color="auto" w:fill="DADDD9" w:themeFill="text2" w:themeFillTint="33"/>
          </w:tcPr>
          <w:p w14:paraId="7B9C0392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2B41DF24" w14:textId="77777777" w:rsidR="006F2DA6" w:rsidRDefault="006F2DA6" w:rsidP="006F2DA6">
            <w:pPr>
              <w:spacing w:after="0"/>
            </w:pPr>
          </w:p>
        </w:tc>
      </w:tr>
      <w:tr w:rsidR="006F2DA6" w14:paraId="465716B4" w14:textId="77777777" w:rsidTr="00B60A41">
        <w:tc>
          <w:tcPr>
            <w:tcW w:w="2547" w:type="dxa"/>
          </w:tcPr>
          <w:p w14:paraId="1F03AA2F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7938" w:type="dxa"/>
          </w:tcPr>
          <w:p w14:paraId="6AA490E2" w14:textId="77777777" w:rsidR="006F2DA6" w:rsidRDefault="006F2DA6" w:rsidP="006F2DA6">
            <w:pPr>
              <w:spacing w:after="0"/>
            </w:pPr>
          </w:p>
        </w:tc>
      </w:tr>
      <w:tr w:rsidR="006F2DA6" w14:paraId="15716341" w14:textId="77777777" w:rsidTr="00B803B1">
        <w:tc>
          <w:tcPr>
            <w:tcW w:w="2547" w:type="dxa"/>
            <w:shd w:val="clear" w:color="auto" w:fill="DADDD9" w:themeFill="text2" w:themeFillTint="33"/>
          </w:tcPr>
          <w:p w14:paraId="160EC0C0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4F05328E" w14:textId="77777777" w:rsidR="006F2DA6" w:rsidRDefault="006F2DA6" w:rsidP="006F2DA6">
            <w:pPr>
              <w:spacing w:after="0"/>
            </w:pPr>
          </w:p>
        </w:tc>
      </w:tr>
      <w:tr w:rsidR="006F2DA6" w14:paraId="23F37D36" w14:textId="77777777" w:rsidTr="00B60A41">
        <w:tc>
          <w:tcPr>
            <w:tcW w:w="2547" w:type="dxa"/>
          </w:tcPr>
          <w:p w14:paraId="39F97D25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7938" w:type="dxa"/>
          </w:tcPr>
          <w:p w14:paraId="3342C7B0" w14:textId="77777777" w:rsidR="006F2DA6" w:rsidRDefault="006F2DA6" w:rsidP="006F2DA6">
            <w:pPr>
              <w:spacing w:after="0"/>
            </w:pPr>
          </w:p>
        </w:tc>
      </w:tr>
      <w:tr w:rsidR="006F2DA6" w14:paraId="4093A702" w14:textId="77777777" w:rsidTr="00B803B1">
        <w:tc>
          <w:tcPr>
            <w:tcW w:w="2547" w:type="dxa"/>
            <w:shd w:val="clear" w:color="auto" w:fill="DADDD9" w:themeFill="text2" w:themeFillTint="33"/>
          </w:tcPr>
          <w:p w14:paraId="4F174507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4ABFF12A" w14:textId="77777777" w:rsidR="006F2DA6" w:rsidRDefault="006F2DA6" w:rsidP="006F2DA6">
            <w:pPr>
              <w:spacing w:after="0"/>
            </w:pPr>
          </w:p>
        </w:tc>
      </w:tr>
    </w:tbl>
    <w:p w14:paraId="7B7ACDE4" w14:textId="77777777" w:rsidR="006F2DA6" w:rsidRDefault="006F2DA6" w:rsidP="006F2DA6">
      <w:pPr>
        <w:spacing w:after="0"/>
      </w:pPr>
    </w:p>
    <w:tbl>
      <w:tblPr>
        <w:tblStyle w:val="BasicTable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7"/>
        <w:gridCol w:w="7938"/>
      </w:tblGrid>
      <w:tr w:rsidR="006F2DA6" w14:paraId="0AAFE028" w14:textId="77777777" w:rsidTr="003F39D1">
        <w:tc>
          <w:tcPr>
            <w:tcW w:w="10485" w:type="dxa"/>
            <w:gridSpan w:val="2"/>
            <w:shd w:val="clear" w:color="auto" w:fill="939A8D" w:themeFill="text2" w:themeFillTint="99"/>
          </w:tcPr>
          <w:p w14:paraId="31399FB0" w14:textId="3F547812" w:rsidR="006F2DA6" w:rsidRPr="003F39D1" w:rsidRDefault="006F2DA6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[</w:t>
            </w:r>
            <w:r w:rsidR="00A770F4" w:rsidRPr="003F39D1">
              <w:rPr>
                <w:b/>
                <w:bCs/>
              </w:rPr>
              <w:t xml:space="preserve">Project </w:t>
            </w:r>
            <w:r w:rsidRPr="003F39D1">
              <w:rPr>
                <w:b/>
                <w:bCs/>
              </w:rPr>
              <w:t>Role Title]</w:t>
            </w:r>
          </w:p>
        </w:tc>
      </w:tr>
      <w:tr w:rsidR="006F2DA6" w14:paraId="493DF608" w14:textId="77777777" w:rsidTr="00B803B1">
        <w:tc>
          <w:tcPr>
            <w:tcW w:w="2547" w:type="dxa"/>
            <w:shd w:val="clear" w:color="auto" w:fill="DADDD9" w:themeFill="text2" w:themeFillTint="33"/>
          </w:tcPr>
          <w:p w14:paraId="1837215F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1607EDE4" w14:textId="77777777" w:rsidR="006F2DA6" w:rsidRDefault="006F2DA6" w:rsidP="006F2DA6">
            <w:pPr>
              <w:spacing w:after="0"/>
            </w:pPr>
          </w:p>
        </w:tc>
      </w:tr>
      <w:tr w:rsidR="006F2DA6" w14:paraId="72D0ACAC" w14:textId="77777777" w:rsidTr="00B60A41">
        <w:tc>
          <w:tcPr>
            <w:tcW w:w="2547" w:type="dxa"/>
          </w:tcPr>
          <w:p w14:paraId="69145F34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7938" w:type="dxa"/>
          </w:tcPr>
          <w:p w14:paraId="4D9546F9" w14:textId="77777777" w:rsidR="006F2DA6" w:rsidRDefault="006F2DA6" w:rsidP="006F2DA6">
            <w:pPr>
              <w:spacing w:after="0"/>
            </w:pPr>
          </w:p>
        </w:tc>
      </w:tr>
      <w:tr w:rsidR="006F2DA6" w14:paraId="22FA8BFB" w14:textId="77777777" w:rsidTr="00B803B1">
        <w:tc>
          <w:tcPr>
            <w:tcW w:w="2547" w:type="dxa"/>
            <w:shd w:val="clear" w:color="auto" w:fill="DADDD9" w:themeFill="text2" w:themeFillTint="33"/>
          </w:tcPr>
          <w:p w14:paraId="4A7D4A1B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4390BEF5" w14:textId="77777777" w:rsidR="006F2DA6" w:rsidRDefault="006F2DA6" w:rsidP="006F2DA6">
            <w:pPr>
              <w:spacing w:after="0"/>
            </w:pPr>
          </w:p>
        </w:tc>
      </w:tr>
      <w:tr w:rsidR="006F2DA6" w14:paraId="60B9806B" w14:textId="77777777" w:rsidTr="00B60A41">
        <w:tc>
          <w:tcPr>
            <w:tcW w:w="2547" w:type="dxa"/>
          </w:tcPr>
          <w:p w14:paraId="00D8E0E6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7938" w:type="dxa"/>
          </w:tcPr>
          <w:p w14:paraId="1B387A53" w14:textId="77777777" w:rsidR="006F2DA6" w:rsidRDefault="006F2DA6" w:rsidP="006F2DA6">
            <w:pPr>
              <w:spacing w:after="0"/>
            </w:pPr>
          </w:p>
        </w:tc>
      </w:tr>
      <w:tr w:rsidR="006F2DA6" w14:paraId="17897B3A" w14:textId="77777777" w:rsidTr="00B803B1">
        <w:tc>
          <w:tcPr>
            <w:tcW w:w="2547" w:type="dxa"/>
            <w:shd w:val="clear" w:color="auto" w:fill="DADDD9" w:themeFill="text2" w:themeFillTint="33"/>
          </w:tcPr>
          <w:p w14:paraId="47806C0A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24BD91A7" w14:textId="77777777" w:rsidR="006F2DA6" w:rsidRDefault="006F2DA6" w:rsidP="006F2DA6">
            <w:pPr>
              <w:spacing w:after="0"/>
            </w:pPr>
          </w:p>
        </w:tc>
      </w:tr>
    </w:tbl>
    <w:p w14:paraId="10492575" w14:textId="77777777" w:rsidR="006F2DA6" w:rsidRDefault="006F2DA6" w:rsidP="006F2DA6">
      <w:pPr>
        <w:spacing w:after="0"/>
      </w:pPr>
    </w:p>
    <w:tbl>
      <w:tblPr>
        <w:tblStyle w:val="BasicTable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7"/>
        <w:gridCol w:w="7938"/>
      </w:tblGrid>
      <w:tr w:rsidR="006F2DA6" w14:paraId="57D41DAA" w14:textId="77777777" w:rsidTr="00B803B1">
        <w:tc>
          <w:tcPr>
            <w:tcW w:w="10485" w:type="dxa"/>
            <w:gridSpan w:val="2"/>
            <w:shd w:val="clear" w:color="auto" w:fill="DADDD9" w:themeFill="text2" w:themeFillTint="33"/>
          </w:tcPr>
          <w:p w14:paraId="612EB49F" w14:textId="119CB54B" w:rsidR="006F2DA6" w:rsidRPr="003F39D1" w:rsidRDefault="006F2DA6" w:rsidP="006F2DA6">
            <w:pPr>
              <w:spacing w:after="0"/>
              <w:rPr>
                <w:b/>
                <w:bCs/>
              </w:rPr>
            </w:pPr>
            <w:r w:rsidRPr="003F39D1">
              <w:rPr>
                <w:b/>
                <w:bCs/>
              </w:rPr>
              <w:t>[</w:t>
            </w:r>
            <w:r w:rsidR="00A770F4" w:rsidRPr="003F39D1">
              <w:rPr>
                <w:b/>
                <w:bCs/>
              </w:rPr>
              <w:t xml:space="preserve">Project </w:t>
            </w:r>
            <w:r w:rsidRPr="003F39D1">
              <w:rPr>
                <w:b/>
                <w:bCs/>
              </w:rPr>
              <w:t>Role Title]</w:t>
            </w:r>
          </w:p>
        </w:tc>
      </w:tr>
      <w:tr w:rsidR="006F2DA6" w14:paraId="07FE5468" w14:textId="77777777" w:rsidTr="00B803B1">
        <w:tc>
          <w:tcPr>
            <w:tcW w:w="2547" w:type="dxa"/>
            <w:shd w:val="clear" w:color="auto" w:fill="DADDD9" w:themeFill="text2" w:themeFillTint="33"/>
          </w:tcPr>
          <w:p w14:paraId="7F82DDCB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5A83A92F" w14:textId="77777777" w:rsidR="006F2DA6" w:rsidRDefault="006F2DA6" w:rsidP="006F2DA6">
            <w:pPr>
              <w:spacing w:after="0"/>
            </w:pPr>
          </w:p>
        </w:tc>
      </w:tr>
      <w:tr w:rsidR="006F2DA6" w14:paraId="597D598E" w14:textId="77777777" w:rsidTr="00B60A41">
        <w:tc>
          <w:tcPr>
            <w:tcW w:w="2547" w:type="dxa"/>
          </w:tcPr>
          <w:p w14:paraId="42F8D593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7938" w:type="dxa"/>
          </w:tcPr>
          <w:p w14:paraId="5F26404B" w14:textId="77777777" w:rsidR="006F2DA6" w:rsidRDefault="006F2DA6" w:rsidP="006F2DA6">
            <w:pPr>
              <w:spacing w:after="0"/>
            </w:pPr>
          </w:p>
        </w:tc>
      </w:tr>
      <w:tr w:rsidR="006F2DA6" w14:paraId="3DA175B9" w14:textId="77777777" w:rsidTr="00B803B1">
        <w:tc>
          <w:tcPr>
            <w:tcW w:w="2547" w:type="dxa"/>
            <w:shd w:val="clear" w:color="auto" w:fill="DADDD9" w:themeFill="text2" w:themeFillTint="33"/>
          </w:tcPr>
          <w:p w14:paraId="38E19466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4106D18A" w14:textId="77777777" w:rsidR="006F2DA6" w:rsidRDefault="006F2DA6" w:rsidP="006F2DA6">
            <w:pPr>
              <w:spacing w:after="0"/>
            </w:pPr>
          </w:p>
        </w:tc>
      </w:tr>
      <w:tr w:rsidR="006F2DA6" w14:paraId="63ED2E90" w14:textId="77777777" w:rsidTr="00B60A41">
        <w:tc>
          <w:tcPr>
            <w:tcW w:w="2547" w:type="dxa"/>
          </w:tcPr>
          <w:p w14:paraId="762E04D5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7938" w:type="dxa"/>
          </w:tcPr>
          <w:p w14:paraId="5E7C5C48" w14:textId="77777777" w:rsidR="006F2DA6" w:rsidRDefault="006F2DA6" w:rsidP="006F2DA6">
            <w:pPr>
              <w:spacing w:after="0"/>
            </w:pPr>
          </w:p>
        </w:tc>
      </w:tr>
      <w:tr w:rsidR="006F2DA6" w14:paraId="631A964F" w14:textId="77777777" w:rsidTr="00B803B1">
        <w:tc>
          <w:tcPr>
            <w:tcW w:w="2547" w:type="dxa"/>
            <w:shd w:val="clear" w:color="auto" w:fill="DADDD9" w:themeFill="text2" w:themeFillTint="33"/>
          </w:tcPr>
          <w:p w14:paraId="1D20468C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7938" w:type="dxa"/>
            <w:shd w:val="clear" w:color="auto" w:fill="DADDD9" w:themeFill="text2" w:themeFillTint="33"/>
          </w:tcPr>
          <w:p w14:paraId="7A3F227A" w14:textId="77777777" w:rsidR="006F2DA6" w:rsidRDefault="006F2DA6" w:rsidP="006F2DA6">
            <w:pPr>
              <w:spacing w:after="0"/>
            </w:pPr>
          </w:p>
        </w:tc>
      </w:tr>
    </w:tbl>
    <w:p w14:paraId="3BE8FD48" w14:textId="77777777" w:rsidR="00204D7B" w:rsidRDefault="00204D7B" w:rsidP="00815DE5"/>
    <w:p w14:paraId="4177098E" w14:textId="77777777" w:rsidR="00204D7B" w:rsidRDefault="00204D7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7984D755" w14:textId="2C701088" w:rsidR="00937754" w:rsidRDefault="00937754" w:rsidP="00937754">
      <w:pPr>
        <w:pStyle w:val="Heading2"/>
      </w:pPr>
      <w:bookmarkStart w:id="7" w:name="_Toc181879686"/>
      <w:r>
        <w:lastRenderedPageBreak/>
        <w:t>Schedule 5: Non-price Assessment Requirements</w:t>
      </w:r>
      <w:bookmarkEnd w:id="7"/>
    </w:p>
    <w:p w14:paraId="7845BFA7" w14:textId="017BA809" w:rsidR="00937754" w:rsidRDefault="00937754" w:rsidP="00937754">
      <w:r>
        <w:t xml:space="preserve">Tenderer should submit documentation and evidence supporting the assessment criteria outlined in </w:t>
      </w:r>
      <w:r w:rsidRPr="007E67CE">
        <w:rPr>
          <w:b/>
          <w:bCs/>
        </w:rPr>
        <w:t xml:space="preserve">Part </w:t>
      </w:r>
      <w:r w:rsidR="00780383">
        <w:rPr>
          <w:b/>
          <w:bCs/>
        </w:rPr>
        <w:t>3</w:t>
      </w:r>
      <w:r w:rsidRPr="007E67CE">
        <w:rPr>
          <w:b/>
          <w:bCs/>
        </w:rPr>
        <w:t xml:space="preserve">: </w:t>
      </w:r>
      <w:r w:rsidR="00780383">
        <w:rPr>
          <w:b/>
          <w:bCs/>
        </w:rPr>
        <w:t>Evaluation of Tenders</w:t>
      </w:r>
      <w:r>
        <w:t>. Minimum evidence required is:</w:t>
      </w:r>
    </w:p>
    <w:p w14:paraId="26D6598A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 xml:space="preserve">Proposed </w:t>
      </w:r>
      <w:proofErr w:type="gramStart"/>
      <w:r>
        <w:t>methodology;</w:t>
      </w:r>
      <w:proofErr w:type="gramEnd"/>
    </w:p>
    <w:p w14:paraId="0835BDF5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 xml:space="preserve">Project </w:t>
      </w:r>
      <w:proofErr w:type="gramStart"/>
      <w:r>
        <w:t>schedule;</w:t>
      </w:r>
      <w:proofErr w:type="gramEnd"/>
    </w:p>
    <w:p w14:paraId="10C503AC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>Management systems; and</w:t>
      </w:r>
    </w:p>
    <w:p w14:paraId="712AA2A4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>Examples of demonstrated experience.</w:t>
      </w:r>
    </w:p>
    <w:p w14:paraId="202BF09E" w14:textId="77777777" w:rsidR="009D3A74" w:rsidRDefault="00937754" w:rsidP="00937754">
      <w:r>
        <w:t>The Tenderer may submit more documentation to support their Tender as they see fit.</w:t>
      </w:r>
    </w:p>
    <w:p w14:paraId="5642BCFA" w14:textId="77777777" w:rsidR="009D3A74" w:rsidRDefault="00937754" w:rsidP="00937754">
      <w:r>
        <w:t>FBA reserves the right to</w:t>
      </w:r>
      <w:r w:rsidR="009D3A74">
        <w:t>:</w:t>
      </w:r>
    </w:p>
    <w:p w14:paraId="3BB99A5F" w14:textId="1E434EC7" w:rsidR="00937754" w:rsidRDefault="00937754" w:rsidP="009D3A74">
      <w:pPr>
        <w:pStyle w:val="ListParagraph"/>
        <w:numPr>
          <w:ilvl w:val="0"/>
          <w:numId w:val="22"/>
        </w:numPr>
      </w:pPr>
      <w:r>
        <w:t xml:space="preserve">consider or not consider Tenders that do not supply the minimum </w:t>
      </w:r>
      <w:r w:rsidR="0013782E">
        <w:t>documentation</w:t>
      </w:r>
      <w:r w:rsidR="009D3A74">
        <w:t>; and</w:t>
      </w:r>
    </w:p>
    <w:p w14:paraId="10D7DCA8" w14:textId="30245078" w:rsidR="009D3A74" w:rsidRDefault="009D3A74" w:rsidP="009D3A74">
      <w:pPr>
        <w:pStyle w:val="ListParagraph"/>
        <w:numPr>
          <w:ilvl w:val="0"/>
          <w:numId w:val="22"/>
        </w:numPr>
      </w:pPr>
      <w:r>
        <w:t xml:space="preserve">consider or not consider </w:t>
      </w:r>
      <w:r w:rsidR="0013782E">
        <w:t xml:space="preserve">any documentation </w:t>
      </w:r>
      <w:r w:rsidR="00B079D1">
        <w:t>exceeding</w:t>
      </w:r>
      <w:r w:rsidR="0013782E">
        <w:t xml:space="preserve"> the minimum </w:t>
      </w:r>
      <w:r w:rsidR="0012440A">
        <w:t>documentation</w:t>
      </w:r>
      <w:r w:rsidR="0013782E">
        <w:t>.</w:t>
      </w:r>
    </w:p>
    <w:p w14:paraId="16DF4899" w14:textId="77777777" w:rsidR="00B9661E" w:rsidRDefault="00B9661E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05CB4E57" w14:textId="06416C2A" w:rsidR="002D3C0A" w:rsidRDefault="002D3C0A" w:rsidP="00A27DBB">
      <w:pPr>
        <w:pStyle w:val="Heading2"/>
      </w:pPr>
      <w:bookmarkStart w:id="8" w:name="_Toc181879687"/>
      <w:r>
        <w:lastRenderedPageBreak/>
        <w:t>Schedule 6: Price Schedule</w:t>
      </w:r>
      <w:bookmarkEnd w:id="8"/>
    </w:p>
    <w:p w14:paraId="7E331D74" w14:textId="2BEDE1C6" w:rsidR="00B9661E" w:rsidRDefault="004E7252" w:rsidP="00B9661E">
      <w:r>
        <w:t xml:space="preserve">Please complete the </w:t>
      </w:r>
      <w:r w:rsidR="00725C57">
        <w:t xml:space="preserve">two worksheets, Bill of Quantities and Schedule of Rates, in the </w:t>
      </w:r>
      <w:r w:rsidRPr="007E67CE">
        <w:t>attached</w:t>
      </w:r>
      <w:r w:rsidR="00B9661E" w:rsidRPr="007E67CE">
        <w:t xml:space="preserve"> </w:t>
      </w:r>
      <w:r w:rsidR="00B9661E" w:rsidRPr="007E67CE">
        <w:rPr>
          <w:b/>
          <w:bCs/>
        </w:rPr>
        <w:t xml:space="preserve">Schedule </w:t>
      </w:r>
      <w:r w:rsidRPr="007E67CE">
        <w:rPr>
          <w:b/>
          <w:bCs/>
        </w:rPr>
        <w:t>6</w:t>
      </w:r>
      <w:r w:rsidR="00B9661E" w:rsidRPr="007E67CE">
        <w:rPr>
          <w:b/>
          <w:bCs/>
        </w:rPr>
        <w:t>: Price Schedule</w:t>
      </w:r>
      <w:r w:rsidR="005E00E3">
        <w:rPr>
          <w:b/>
          <w:bCs/>
        </w:rPr>
        <w:t>.xlsx</w:t>
      </w:r>
      <w:r w:rsidR="00B9661E" w:rsidRPr="007E67CE">
        <w:t xml:space="preserve"> file.</w:t>
      </w:r>
    </w:p>
    <w:p w14:paraId="515C0FF2" w14:textId="4FA41305" w:rsidR="004E7252" w:rsidRDefault="004E7252" w:rsidP="00B9661E">
      <w:r>
        <w:t xml:space="preserve">The </w:t>
      </w:r>
      <w:r w:rsidR="00725C57">
        <w:t>Bill of Quantities</w:t>
      </w:r>
      <w:r>
        <w:t xml:space="preserve"> should contain </w:t>
      </w:r>
      <w:r w:rsidR="00250B88">
        <w:t xml:space="preserve">all expected </w:t>
      </w:r>
      <w:r w:rsidR="00E6092E">
        <w:t>costs associated with delivery of the works</w:t>
      </w:r>
      <w:r w:rsidR="007C2D3F">
        <w:t xml:space="preserve"> </w:t>
      </w:r>
      <w:r w:rsidR="006214C5">
        <w:t xml:space="preserve">and the final price to FBA </w:t>
      </w:r>
      <w:r w:rsidR="00390A03">
        <w:t>that will</w:t>
      </w:r>
      <w:r w:rsidR="007C2D3F">
        <w:t xml:space="preserve"> </w:t>
      </w:r>
      <w:r w:rsidR="00390A03">
        <w:t>form</w:t>
      </w:r>
      <w:r w:rsidR="007C2D3F">
        <w:t xml:space="preserve"> the Contract</w:t>
      </w:r>
      <w:r w:rsidR="00E6092E">
        <w:t>. Tenderers</w:t>
      </w:r>
      <w:r w:rsidR="00E72637">
        <w:t xml:space="preserve"> </w:t>
      </w:r>
      <w:r w:rsidR="00E6092E">
        <w:t xml:space="preserve">may </w:t>
      </w:r>
      <w:r w:rsidR="000F48F8">
        <w:t>add</w:t>
      </w:r>
      <w:r w:rsidR="00F23B93">
        <w:t xml:space="preserve"> items to,</w:t>
      </w:r>
      <w:r w:rsidR="000F48F8">
        <w:t xml:space="preserve"> but</w:t>
      </w:r>
      <w:r w:rsidR="00D52EBE">
        <w:t xml:space="preserve"> should</w:t>
      </w:r>
      <w:r w:rsidR="000F48F8">
        <w:t xml:space="preserve"> not remove</w:t>
      </w:r>
      <w:r w:rsidR="00F23B93">
        <w:t xml:space="preserve"> items from, </w:t>
      </w:r>
      <w:r w:rsidR="000F48F8">
        <w:t xml:space="preserve">the </w:t>
      </w:r>
      <w:r w:rsidR="00D52EBE">
        <w:t>Bill of Quantiti</w:t>
      </w:r>
      <w:r w:rsidR="006214C5">
        <w:t>es</w:t>
      </w:r>
      <w:r w:rsidR="00762309">
        <w:t>.</w:t>
      </w:r>
      <w:r w:rsidR="00FE32E6">
        <w:t xml:space="preserve"> </w:t>
      </w:r>
      <w:r w:rsidR="00D3406F">
        <w:t>Where an item is not completed, Tenderers should note the reason in the Comments column</w:t>
      </w:r>
      <w:r w:rsidR="00A74A1C">
        <w:t xml:space="preserve"> or risk the Tender being found non-conformant.</w:t>
      </w:r>
    </w:p>
    <w:p w14:paraId="7676EA4F" w14:textId="1A340005" w:rsidR="008526FD" w:rsidRDefault="008526FD" w:rsidP="00B9661E">
      <w:r>
        <w:t xml:space="preserve">The prices </w:t>
      </w:r>
      <w:r w:rsidR="00762309">
        <w:t>the Tenderer provides</w:t>
      </w:r>
      <w:r>
        <w:t xml:space="preserve"> in the Schedule of Rates are for the development of any potential variations to the Contract should they be required.</w:t>
      </w:r>
    </w:p>
    <w:p w14:paraId="489CFC41" w14:textId="17468C16" w:rsidR="00B9661E" w:rsidRDefault="00A669EE">
      <w:pPr>
        <w:spacing w:after="0" w:line="240" w:lineRule="auto"/>
      </w:pPr>
      <w:r>
        <w:t xml:space="preserve">The Tenderer may also complete the Payment Schedule worksheet to suggest a schedule of payments against milestones for the potential Contract. If no </w:t>
      </w:r>
      <w:r w:rsidR="00891B83">
        <w:t xml:space="preserve">proposed </w:t>
      </w:r>
      <w:r>
        <w:t xml:space="preserve">Payment Schedule is provided, FBA will </w:t>
      </w:r>
      <w:r w:rsidR="00891B83">
        <w:t>develop the payment schedule when finalising the Contract.</w:t>
      </w:r>
      <w:r w:rsidR="00B9661E">
        <w:br w:type="page"/>
      </w:r>
    </w:p>
    <w:p w14:paraId="3CF08972" w14:textId="7EBB35B7" w:rsidR="00B9661E" w:rsidRDefault="00B9661E" w:rsidP="00B9661E">
      <w:pPr>
        <w:pStyle w:val="Heading2"/>
      </w:pPr>
      <w:bookmarkStart w:id="9" w:name="_Toc181879688"/>
      <w:r>
        <w:lastRenderedPageBreak/>
        <w:t>Schedule 7: Contract Term Non-conformances</w:t>
      </w:r>
      <w:bookmarkEnd w:id="9"/>
    </w:p>
    <w:p w14:paraId="6FD41093" w14:textId="5E9C1B81" w:rsidR="00DD1AE9" w:rsidRDefault="00DD1AE9" w:rsidP="00DD1AE9">
      <w:r>
        <w:t xml:space="preserve">Tenderer must outline proposed non-conformances </w:t>
      </w:r>
      <w:r w:rsidRPr="00A46D25">
        <w:t xml:space="preserve">with </w:t>
      </w:r>
      <w:r w:rsidRPr="00A46D25">
        <w:rPr>
          <w:b/>
          <w:bCs/>
        </w:rPr>
        <w:t xml:space="preserve">Part 5: </w:t>
      </w:r>
      <w:r w:rsidR="00A46D25" w:rsidRPr="00A46D25">
        <w:rPr>
          <w:b/>
          <w:bCs/>
        </w:rPr>
        <w:t>Draft Contract</w:t>
      </w:r>
      <w:r>
        <w:t>. FBA reserves the right to consider or not consider any Tender not conforming to the requirements outlined in the Tender Documents.</w:t>
      </w:r>
    </w:p>
    <w:tbl>
      <w:tblPr>
        <w:tblStyle w:val="BasicTable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46"/>
        <w:gridCol w:w="2977"/>
        <w:gridCol w:w="3118"/>
        <w:gridCol w:w="3247"/>
      </w:tblGrid>
      <w:tr w:rsidR="00DD1AE9" w14:paraId="15708325" w14:textId="77777777" w:rsidTr="003F39D1">
        <w:tc>
          <w:tcPr>
            <w:tcW w:w="846" w:type="dxa"/>
            <w:shd w:val="clear" w:color="auto" w:fill="939A8D" w:themeFill="text2" w:themeFillTint="99"/>
          </w:tcPr>
          <w:p w14:paraId="76AE2D43" w14:textId="77777777" w:rsidR="00DD1AE9" w:rsidRPr="003F39D1" w:rsidRDefault="00DD1AE9" w:rsidP="00B60A41">
            <w:pPr>
              <w:rPr>
                <w:b/>
                <w:bCs/>
              </w:rPr>
            </w:pPr>
            <w:r w:rsidRPr="003F39D1">
              <w:rPr>
                <w:b/>
                <w:bCs/>
              </w:rPr>
              <w:t>Term Ref.</w:t>
            </w:r>
          </w:p>
        </w:tc>
        <w:tc>
          <w:tcPr>
            <w:tcW w:w="2977" w:type="dxa"/>
            <w:shd w:val="clear" w:color="auto" w:fill="939A8D" w:themeFill="text2" w:themeFillTint="99"/>
          </w:tcPr>
          <w:p w14:paraId="130B49B2" w14:textId="77777777" w:rsidR="00DD1AE9" w:rsidRPr="003F39D1" w:rsidRDefault="00DD1AE9" w:rsidP="00B60A41">
            <w:pPr>
              <w:rPr>
                <w:b/>
                <w:bCs/>
              </w:rPr>
            </w:pPr>
            <w:r w:rsidRPr="003F39D1">
              <w:rPr>
                <w:b/>
                <w:bCs/>
              </w:rPr>
              <w:t>Description</w:t>
            </w:r>
          </w:p>
        </w:tc>
        <w:tc>
          <w:tcPr>
            <w:tcW w:w="3118" w:type="dxa"/>
            <w:shd w:val="clear" w:color="auto" w:fill="939A8D" w:themeFill="text2" w:themeFillTint="99"/>
          </w:tcPr>
          <w:p w14:paraId="3316E9F0" w14:textId="77777777" w:rsidR="00DD1AE9" w:rsidRPr="003F39D1" w:rsidRDefault="00DD1AE9" w:rsidP="00B60A41">
            <w:pPr>
              <w:rPr>
                <w:b/>
                <w:bCs/>
              </w:rPr>
            </w:pPr>
            <w:r w:rsidRPr="003F39D1">
              <w:rPr>
                <w:b/>
                <w:bCs/>
              </w:rPr>
              <w:t>Reasoning</w:t>
            </w:r>
          </w:p>
        </w:tc>
        <w:tc>
          <w:tcPr>
            <w:tcW w:w="3247" w:type="dxa"/>
            <w:shd w:val="clear" w:color="auto" w:fill="939A8D" w:themeFill="text2" w:themeFillTint="99"/>
          </w:tcPr>
          <w:p w14:paraId="11195F7A" w14:textId="77777777" w:rsidR="00DD1AE9" w:rsidRPr="003F39D1" w:rsidRDefault="00DD1AE9" w:rsidP="00B60A41">
            <w:pPr>
              <w:rPr>
                <w:b/>
                <w:bCs/>
              </w:rPr>
            </w:pPr>
            <w:r w:rsidRPr="003F39D1">
              <w:rPr>
                <w:b/>
                <w:bCs/>
              </w:rPr>
              <w:t>Impact</w:t>
            </w:r>
          </w:p>
        </w:tc>
      </w:tr>
      <w:tr w:rsidR="00DD1AE9" w14:paraId="35725083" w14:textId="77777777" w:rsidTr="00B803B1">
        <w:tc>
          <w:tcPr>
            <w:tcW w:w="846" w:type="dxa"/>
            <w:shd w:val="clear" w:color="auto" w:fill="DADDD9" w:themeFill="text2" w:themeFillTint="33"/>
          </w:tcPr>
          <w:p w14:paraId="1863E248" w14:textId="77777777" w:rsidR="00DD1AE9" w:rsidRDefault="00DD1AE9" w:rsidP="00B60A41"/>
        </w:tc>
        <w:tc>
          <w:tcPr>
            <w:tcW w:w="2977" w:type="dxa"/>
            <w:shd w:val="clear" w:color="auto" w:fill="DADDD9" w:themeFill="text2" w:themeFillTint="33"/>
          </w:tcPr>
          <w:p w14:paraId="4AECB4B4" w14:textId="77777777" w:rsidR="00DD1AE9" w:rsidRDefault="00DD1AE9" w:rsidP="00B60A41"/>
        </w:tc>
        <w:tc>
          <w:tcPr>
            <w:tcW w:w="3118" w:type="dxa"/>
            <w:shd w:val="clear" w:color="auto" w:fill="DADDD9" w:themeFill="text2" w:themeFillTint="33"/>
          </w:tcPr>
          <w:p w14:paraId="75DD4158" w14:textId="77777777" w:rsidR="00DD1AE9" w:rsidRDefault="00DD1AE9" w:rsidP="00B60A41"/>
        </w:tc>
        <w:tc>
          <w:tcPr>
            <w:tcW w:w="3247" w:type="dxa"/>
            <w:shd w:val="clear" w:color="auto" w:fill="DADDD9" w:themeFill="text2" w:themeFillTint="33"/>
          </w:tcPr>
          <w:p w14:paraId="4420B2A6" w14:textId="77777777" w:rsidR="00DD1AE9" w:rsidRDefault="00DD1AE9" w:rsidP="00B60A41"/>
        </w:tc>
      </w:tr>
      <w:tr w:rsidR="00DD1AE9" w14:paraId="2591C7AA" w14:textId="77777777" w:rsidTr="00B60A41">
        <w:tc>
          <w:tcPr>
            <w:tcW w:w="846" w:type="dxa"/>
          </w:tcPr>
          <w:p w14:paraId="7D8792FE" w14:textId="77777777" w:rsidR="00DD1AE9" w:rsidRDefault="00DD1AE9" w:rsidP="00B60A41"/>
        </w:tc>
        <w:tc>
          <w:tcPr>
            <w:tcW w:w="2977" w:type="dxa"/>
          </w:tcPr>
          <w:p w14:paraId="551F1F92" w14:textId="77777777" w:rsidR="00DD1AE9" w:rsidRDefault="00DD1AE9" w:rsidP="00B60A41"/>
        </w:tc>
        <w:tc>
          <w:tcPr>
            <w:tcW w:w="3118" w:type="dxa"/>
          </w:tcPr>
          <w:p w14:paraId="260B0346" w14:textId="77777777" w:rsidR="00DD1AE9" w:rsidRDefault="00DD1AE9" w:rsidP="00B60A41"/>
        </w:tc>
        <w:tc>
          <w:tcPr>
            <w:tcW w:w="3247" w:type="dxa"/>
          </w:tcPr>
          <w:p w14:paraId="0F89691A" w14:textId="77777777" w:rsidR="00DD1AE9" w:rsidRDefault="00DD1AE9" w:rsidP="00B60A41"/>
        </w:tc>
      </w:tr>
      <w:tr w:rsidR="00DD1AE9" w14:paraId="73181253" w14:textId="77777777" w:rsidTr="00B803B1">
        <w:tc>
          <w:tcPr>
            <w:tcW w:w="846" w:type="dxa"/>
            <w:shd w:val="clear" w:color="auto" w:fill="DADDD9" w:themeFill="text2" w:themeFillTint="33"/>
          </w:tcPr>
          <w:p w14:paraId="64A58798" w14:textId="77777777" w:rsidR="00DD1AE9" w:rsidRDefault="00DD1AE9" w:rsidP="00B60A41"/>
        </w:tc>
        <w:tc>
          <w:tcPr>
            <w:tcW w:w="2977" w:type="dxa"/>
            <w:shd w:val="clear" w:color="auto" w:fill="DADDD9" w:themeFill="text2" w:themeFillTint="33"/>
          </w:tcPr>
          <w:p w14:paraId="3D4FACF5" w14:textId="77777777" w:rsidR="00DD1AE9" w:rsidRDefault="00DD1AE9" w:rsidP="00B60A41"/>
        </w:tc>
        <w:tc>
          <w:tcPr>
            <w:tcW w:w="3118" w:type="dxa"/>
            <w:shd w:val="clear" w:color="auto" w:fill="DADDD9" w:themeFill="text2" w:themeFillTint="33"/>
          </w:tcPr>
          <w:p w14:paraId="34AB0B92" w14:textId="77777777" w:rsidR="00DD1AE9" w:rsidRDefault="00DD1AE9" w:rsidP="00B60A41"/>
        </w:tc>
        <w:tc>
          <w:tcPr>
            <w:tcW w:w="3247" w:type="dxa"/>
            <w:shd w:val="clear" w:color="auto" w:fill="DADDD9" w:themeFill="text2" w:themeFillTint="33"/>
          </w:tcPr>
          <w:p w14:paraId="20E7AE57" w14:textId="77777777" w:rsidR="00DD1AE9" w:rsidRDefault="00DD1AE9" w:rsidP="00B60A41"/>
        </w:tc>
      </w:tr>
      <w:tr w:rsidR="00DD1AE9" w14:paraId="6E772186" w14:textId="77777777" w:rsidTr="00B60A41">
        <w:tc>
          <w:tcPr>
            <w:tcW w:w="846" w:type="dxa"/>
          </w:tcPr>
          <w:p w14:paraId="7D83E85E" w14:textId="77777777" w:rsidR="00DD1AE9" w:rsidRDefault="00DD1AE9" w:rsidP="00B60A41"/>
        </w:tc>
        <w:tc>
          <w:tcPr>
            <w:tcW w:w="2977" w:type="dxa"/>
          </w:tcPr>
          <w:p w14:paraId="487665D8" w14:textId="77777777" w:rsidR="00DD1AE9" w:rsidRDefault="00DD1AE9" w:rsidP="00B60A41"/>
        </w:tc>
        <w:tc>
          <w:tcPr>
            <w:tcW w:w="3118" w:type="dxa"/>
          </w:tcPr>
          <w:p w14:paraId="012DE783" w14:textId="77777777" w:rsidR="00DD1AE9" w:rsidRDefault="00DD1AE9" w:rsidP="00B60A41"/>
        </w:tc>
        <w:tc>
          <w:tcPr>
            <w:tcW w:w="3247" w:type="dxa"/>
          </w:tcPr>
          <w:p w14:paraId="59175079" w14:textId="77777777" w:rsidR="00DD1AE9" w:rsidRDefault="00DD1AE9" w:rsidP="00B60A41"/>
        </w:tc>
      </w:tr>
    </w:tbl>
    <w:p w14:paraId="6B4E08BD" w14:textId="77777777" w:rsidR="00DD1AE9" w:rsidRDefault="00DD1AE9" w:rsidP="00DD1AE9"/>
    <w:p w14:paraId="6103F4D2" w14:textId="19668B91" w:rsidR="003D204E" w:rsidRDefault="003D204E">
      <w:pPr>
        <w:spacing w:after="0" w:line="240" w:lineRule="auto"/>
      </w:pPr>
      <w:r>
        <w:br w:type="page"/>
      </w:r>
    </w:p>
    <w:p w14:paraId="2CA3E957" w14:textId="77777777" w:rsidR="003D204E" w:rsidRDefault="003D204E" w:rsidP="003D204E">
      <w:pPr>
        <w:pStyle w:val="Heading2"/>
      </w:pPr>
      <w:bookmarkStart w:id="10" w:name="_Toc181879689"/>
      <w:r>
        <w:lastRenderedPageBreak/>
        <w:t>Schedule 7: Tenderer’s Acknowledgement</w:t>
      </w:r>
      <w:bookmarkEnd w:id="10"/>
    </w:p>
    <w:p w14:paraId="6C351A76" w14:textId="3BB84AC8" w:rsidR="00BB2B09" w:rsidRDefault="00BB2B09" w:rsidP="00BB2B09">
      <w:r>
        <w:t>The signatory below makes the following declarations for an on behalf of the Tenderer to Fitzroy Basin Association (FBA):</w:t>
      </w:r>
    </w:p>
    <w:p w14:paraId="4C450D96" w14:textId="1491B37B" w:rsidR="00BB2B09" w:rsidRDefault="00BB2B09" w:rsidP="00BB2B09">
      <w:pPr>
        <w:pStyle w:val="ListParagraph"/>
        <w:spacing w:after="0" w:line="280" w:lineRule="atLeast"/>
      </w:pPr>
      <w:r>
        <w:t xml:space="preserve">The Tenderer has examined all of the </w:t>
      </w:r>
      <w:r w:rsidR="00EA227C">
        <w:t>Invitation</w:t>
      </w:r>
      <w:r>
        <w:t xml:space="preserve"> </w:t>
      </w:r>
      <w:proofErr w:type="gramStart"/>
      <w:r>
        <w:t>Documents;</w:t>
      </w:r>
      <w:proofErr w:type="gramEnd"/>
    </w:p>
    <w:p w14:paraId="102722EA" w14:textId="77777777" w:rsidR="00BB2B09" w:rsidRDefault="00BB2B09" w:rsidP="00BB2B09">
      <w:pPr>
        <w:pStyle w:val="ListParagraph"/>
        <w:spacing w:after="0" w:line="280" w:lineRule="atLeast"/>
      </w:pPr>
      <w:r>
        <w:t>The Tenderer declares that:</w:t>
      </w:r>
    </w:p>
    <w:p w14:paraId="4873224E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the Tender constitutes a formal Offer for the provision of the </w:t>
      </w:r>
      <w:proofErr w:type="gramStart"/>
      <w:r>
        <w:t>Works;</w:t>
      </w:r>
      <w:proofErr w:type="gramEnd"/>
    </w:p>
    <w:p w14:paraId="03F7E621" w14:textId="7AD1987F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read and understood the obligations outlined in the </w:t>
      </w:r>
      <w:r w:rsidR="00EA227C">
        <w:t xml:space="preserve">Invitation </w:t>
      </w:r>
      <w:proofErr w:type="gramStart"/>
      <w:r>
        <w:t>Documents;</w:t>
      </w:r>
      <w:proofErr w:type="gramEnd"/>
    </w:p>
    <w:p w14:paraId="584420A8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all of the contents of the Tender are </w:t>
      </w:r>
      <w:proofErr w:type="gramStart"/>
      <w:r>
        <w:t>accurate;</w:t>
      </w:r>
      <w:proofErr w:type="gramEnd"/>
    </w:p>
    <w:p w14:paraId="48A5AE5D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there are no relationships between the Tenderer and FBA, FBA staff, or other parties with dealings with FBA that may constitute a conflict of interest, either actual, potential or perceived should the Tenderer be </w:t>
      </w:r>
      <w:proofErr w:type="gramStart"/>
      <w:r>
        <w:t>selected;</w:t>
      </w:r>
      <w:proofErr w:type="gramEnd"/>
    </w:p>
    <w:p w14:paraId="171EFDC1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sufficient financial, staff and other resources to carry out and supply the Works in accordance with the Invitation to </w:t>
      </w:r>
      <w:proofErr w:type="gramStart"/>
      <w:r>
        <w:t>Tender;</w:t>
      </w:r>
      <w:proofErr w:type="gramEnd"/>
    </w:p>
    <w:p w14:paraId="1AF99208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>it is not aware of any circumstances, including but not limited to legal action, that could impact on the viability of the Tenderer or the capacity to deliver the Works; and</w:t>
      </w:r>
    </w:p>
    <w:p w14:paraId="73640A3B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or will have all insurance required before </w:t>
      </w:r>
      <w:proofErr w:type="gramStart"/>
      <w:r>
        <w:t>entering into</w:t>
      </w:r>
      <w:proofErr w:type="gramEnd"/>
      <w:r>
        <w:t xml:space="preserve"> Contract for the works and for the duration of the Works.</w:t>
      </w:r>
    </w:p>
    <w:p w14:paraId="5FE964A8" w14:textId="77777777" w:rsidR="00BB2B09" w:rsidRDefault="00BB2B09" w:rsidP="00BB2B09"/>
    <w:p w14:paraId="17C7582D" w14:textId="77777777" w:rsidR="00BB2B09" w:rsidRDefault="00BB2B09" w:rsidP="00BB2B09">
      <w:r>
        <w:t xml:space="preserve">Signed by an Authorised Representative of the Tenderer who declares that they are duly authorised to sign for and </w:t>
      </w:r>
      <w:proofErr w:type="gramStart"/>
      <w:r>
        <w:t>enter into</w:t>
      </w:r>
      <w:proofErr w:type="gramEnd"/>
      <w:r>
        <w:t xml:space="preserve"> contracts on behalf of _____________________ [Business Name]</w:t>
      </w:r>
    </w:p>
    <w:p w14:paraId="558E7357" w14:textId="77777777" w:rsidR="00BB2B09" w:rsidRDefault="00BB2B09" w:rsidP="00BB2B09"/>
    <w:p w14:paraId="54EBA4E6" w14:textId="77777777" w:rsidR="00BB2B09" w:rsidRDefault="00BB2B09" w:rsidP="00BB2B09"/>
    <w:p w14:paraId="6F21F2A7" w14:textId="77777777" w:rsidR="00BB2B09" w:rsidRDefault="00BB2B09" w:rsidP="00BB2B09"/>
    <w:p w14:paraId="0466EE7A" w14:textId="77777777" w:rsidR="00BB2B09" w:rsidRDefault="00BB2B09" w:rsidP="00BB2B09"/>
    <w:p w14:paraId="7BD770E5" w14:textId="77777777" w:rsidR="00BB2B09" w:rsidRDefault="00BB2B09" w:rsidP="00BB2B09">
      <w:r>
        <w:t>____________________________________</w:t>
      </w:r>
      <w:r>
        <w:tab/>
      </w:r>
      <w:r>
        <w:tab/>
        <w:t>___________________________________</w:t>
      </w:r>
    </w:p>
    <w:p w14:paraId="1312F256" w14:textId="77777777" w:rsidR="00BB2B09" w:rsidRDefault="00BB2B09" w:rsidP="00BB2B09">
      <w:r>
        <w:t>Authorised Person Name</w:t>
      </w:r>
      <w:r>
        <w:tab/>
      </w:r>
      <w:r>
        <w:tab/>
      </w:r>
      <w:r>
        <w:tab/>
      </w:r>
      <w:r>
        <w:tab/>
      </w:r>
      <w:r>
        <w:tab/>
        <w:t>Authorised Person Signature</w:t>
      </w:r>
    </w:p>
    <w:p w14:paraId="58E78B82" w14:textId="77777777" w:rsidR="00BB2B09" w:rsidRDefault="00BB2B09" w:rsidP="00BB2B09">
      <w:pPr>
        <w:spacing w:line="240" w:lineRule="auto"/>
      </w:pPr>
    </w:p>
    <w:p w14:paraId="45DFD1E5" w14:textId="77777777" w:rsidR="00BB2B09" w:rsidRDefault="00BB2B09" w:rsidP="00BB2B09">
      <w:pPr>
        <w:spacing w:line="240" w:lineRule="auto"/>
      </w:pPr>
    </w:p>
    <w:p w14:paraId="36840599" w14:textId="77777777" w:rsidR="00BB2B09" w:rsidRDefault="00BB2B09" w:rsidP="00BB2B09">
      <w:pPr>
        <w:spacing w:line="240" w:lineRule="auto"/>
      </w:pPr>
    </w:p>
    <w:p w14:paraId="01D79C65" w14:textId="77777777" w:rsidR="00BB2B09" w:rsidRDefault="00BB2B09" w:rsidP="00BB2B09">
      <w:pPr>
        <w:spacing w:line="240" w:lineRule="auto"/>
      </w:pPr>
    </w:p>
    <w:p w14:paraId="4797920D" w14:textId="77777777" w:rsidR="00BB2B09" w:rsidRDefault="00BB2B09" w:rsidP="00BB2B09">
      <w:pPr>
        <w:spacing w:line="240" w:lineRule="auto"/>
      </w:pPr>
      <w:r>
        <w:t>____________________________________</w:t>
      </w:r>
    </w:p>
    <w:p w14:paraId="0A2CF1AF" w14:textId="4B1E3F59" w:rsidR="003D204E" w:rsidRDefault="00BB2B09" w:rsidP="00BB2B09">
      <w:pPr>
        <w:spacing w:line="240" w:lineRule="auto"/>
      </w:pPr>
      <w:r>
        <w:t>Date of Signature</w:t>
      </w:r>
      <w:r w:rsidR="003D204E">
        <w:t> </w:t>
      </w:r>
    </w:p>
    <w:p w14:paraId="0E0506DB" w14:textId="77777777" w:rsidR="00DD1AE9" w:rsidRPr="00DD1AE9" w:rsidRDefault="00DD1AE9" w:rsidP="00815DE5"/>
    <w:p w14:paraId="3E814B36" w14:textId="15735D34" w:rsidR="00D2428F" w:rsidRDefault="00D2428F" w:rsidP="002D3C0A">
      <w:pPr>
        <w:pStyle w:val="Heading2"/>
        <w:numPr>
          <w:ilvl w:val="0"/>
          <w:numId w:val="0"/>
        </w:numPr>
      </w:pPr>
      <w:r>
        <w:br w:type="page"/>
      </w:r>
    </w:p>
    <w:p w14:paraId="0B4E7F93" w14:textId="5C9D538D" w:rsidR="00D2428F" w:rsidRPr="00D2428F" w:rsidRDefault="00D2428F" w:rsidP="00D2428F">
      <w:pPr>
        <w:pStyle w:val="Heading1"/>
      </w:pPr>
      <w:bookmarkStart w:id="11" w:name="_Toc181879690"/>
      <w:r>
        <w:lastRenderedPageBreak/>
        <w:t xml:space="preserve">Part 6: </w:t>
      </w:r>
      <w:r w:rsidR="00A46D25">
        <w:t>Draft Contract</w:t>
      </w:r>
      <w:bookmarkEnd w:id="11"/>
    </w:p>
    <w:p w14:paraId="318E4C6D" w14:textId="78CD58AE" w:rsidR="00716A37" w:rsidRPr="00716A37" w:rsidRDefault="00A46D25" w:rsidP="00716A37">
      <w:r>
        <w:t xml:space="preserve">Refer to the attached </w:t>
      </w:r>
      <w:r w:rsidRPr="00A46D25">
        <w:rPr>
          <w:b/>
          <w:bCs/>
        </w:rPr>
        <w:t>Part 6 – Draft Contract.pdf</w:t>
      </w:r>
      <w:r>
        <w:t>.</w:t>
      </w:r>
    </w:p>
    <w:p w14:paraId="156D2560" w14:textId="77777777" w:rsidR="002F39FD" w:rsidRDefault="002F39FD" w:rsidP="00925035">
      <w:pPr>
        <w:sectPr w:rsidR="002F39FD" w:rsidSect="009B280A">
          <w:headerReference w:type="default" r:id="rId11"/>
          <w:pgSz w:w="11900" w:h="16840"/>
          <w:pgMar w:top="1928" w:right="851" w:bottom="1247" w:left="851" w:header="709" w:footer="170" w:gutter="0"/>
          <w:cols w:space="708"/>
          <w:docGrid w:linePitch="360"/>
        </w:sectPr>
      </w:pPr>
    </w:p>
    <w:p w14:paraId="327671E2" w14:textId="77777777" w:rsidR="004E28D5" w:rsidRPr="0028734E" w:rsidRDefault="004E28D5"/>
    <w:sectPr w:rsidR="004E28D5" w:rsidRPr="0028734E" w:rsidSect="004E28D5">
      <w:headerReference w:type="default" r:id="rId12"/>
      <w:footerReference w:type="default" r:id="rId13"/>
      <w:pgSz w:w="11900" w:h="16840"/>
      <w:pgMar w:top="1928" w:right="851" w:bottom="1247" w:left="851" w:header="709" w:footer="2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C4455E" w14:textId="77777777" w:rsidR="00035829" w:rsidRDefault="00035829" w:rsidP="009749AF">
      <w:r>
        <w:separator/>
      </w:r>
    </w:p>
    <w:p w14:paraId="53A5D7DA" w14:textId="77777777" w:rsidR="00035829" w:rsidRDefault="00035829" w:rsidP="009749AF"/>
    <w:p w14:paraId="1C56A296" w14:textId="77777777" w:rsidR="00035829" w:rsidRDefault="00035829"/>
  </w:endnote>
  <w:endnote w:type="continuationSeparator" w:id="0">
    <w:p w14:paraId="430FE939" w14:textId="77777777" w:rsidR="00035829" w:rsidRDefault="00035829" w:rsidP="009749AF">
      <w:r>
        <w:continuationSeparator/>
      </w:r>
    </w:p>
    <w:p w14:paraId="54730AAB" w14:textId="77777777" w:rsidR="00035829" w:rsidRDefault="00035829" w:rsidP="009749AF"/>
    <w:p w14:paraId="5C6D2F97" w14:textId="77777777" w:rsidR="00035829" w:rsidRDefault="00035829"/>
  </w:endnote>
  <w:endnote w:type="continuationNotice" w:id="1">
    <w:p w14:paraId="7BBE7E5F" w14:textId="77777777" w:rsidR="00035829" w:rsidRDefault="000358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Majalla UI">
    <w:altName w:val="Sakkal Majall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GillSansMT">
    <w:altName w:val="Gill Sans M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DBB77F" w14:textId="77777777" w:rsidR="00D64D8D" w:rsidRPr="00D64D8D" w:rsidRDefault="00D64D8D" w:rsidP="009749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B1C0D2" w14:textId="77777777" w:rsidR="00035829" w:rsidRDefault="00035829" w:rsidP="009749AF">
      <w:r>
        <w:separator/>
      </w:r>
    </w:p>
    <w:p w14:paraId="353F2430" w14:textId="77777777" w:rsidR="00035829" w:rsidRDefault="00035829" w:rsidP="009749AF"/>
    <w:p w14:paraId="525C0E7E" w14:textId="77777777" w:rsidR="00035829" w:rsidRDefault="00035829"/>
  </w:footnote>
  <w:footnote w:type="continuationSeparator" w:id="0">
    <w:p w14:paraId="3E9CDF1D" w14:textId="77777777" w:rsidR="00035829" w:rsidRDefault="00035829" w:rsidP="009749AF">
      <w:r>
        <w:continuationSeparator/>
      </w:r>
    </w:p>
    <w:p w14:paraId="23282292" w14:textId="77777777" w:rsidR="00035829" w:rsidRDefault="00035829" w:rsidP="009749AF"/>
    <w:p w14:paraId="55C2F602" w14:textId="77777777" w:rsidR="00035829" w:rsidRDefault="00035829"/>
  </w:footnote>
  <w:footnote w:type="continuationNotice" w:id="1">
    <w:p w14:paraId="31F6A395" w14:textId="77777777" w:rsidR="00035829" w:rsidRDefault="0003582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9CEB35" w14:textId="282059DA" w:rsidR="00122982" w:rsidRDefault="00122982" w:rsidP="009749AF">
    <w:pPr>
      <w:pStyle w:val="Header"/>
    </w:pPr>
    <w:r>
      <w:rPr>
        <w:noProof/>
      </w:rPr>
      <w:drawing>
        <wp:anchor distT="0" distB="0" distL="114300" distR="114300" simplePos="0" relativeHeight="251665411" behindDoc="1" locked="0" layoutInCell="1" allowOverlap="1" wp14:anchorId="079866BE" wp14:editId="7C23BBE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3024" cy="10683875"/>
          <wp:effectExtent l="0" t="0" r="3810" b="0"/>
          <wp:wrapNone/>
          <wp:docPr id="735333004" name="Picture 73533300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6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3024" cy="1068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EFE06B" w14:textId="77777777" w:rsidR="004F15EB" w:rsidRDefault="00D17CE6" w:rsidP="009749AF">
    <w:pPr>
      <w:pStyle w:val="Header"/>
    </w:pPr>
    <w:r>
      <w:rPr>
        <w:noProof/>
      </w:rPr>
      <w:drawing>
        <wp:anchor distT="0" distB="0" distL="114300" distR="114300" simplePos="0" relativeHeight="251658243" behindDoc="1" locked="0" layoutInCell="1" allowOverlap="1" wp14:anchorId="17D4D824" wp14:editId="5B74AA2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25600" cy="10875600"/>
          <wp:effectExtent l="0" t="0" r="0" b="0"/>
          <wp:wrapNone/>
          <wp:docPr id="12" name="Picture 1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8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725600" cy="1087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7D58340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21A226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14C1F1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353EEB1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914B5B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BB85D7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D8A979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910DC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0640A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382E2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7459AF"/>
    <w:multiLevelType w:val="multilevel"/>
    <w:tmpl w:val="CD664A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041B219A"/>
    <w:multiLevelType w:val="hybridMultilevel"/>
    <w:tmpl w:val="A9BC371A"/>
    <w:lvl w:ilvl="0" w:tplc="0C090019">
      <w:start w:val="1"/>
      <w:numFmt w:val="lowerLetter"/>
      <w:lvlText w:val="%1."/>
      <w:lvlJc w:val="left"/>
      <w:pPr>
        <w:ind w:left="780" w:hanging="360"/>
      </w:pPr>
    </w:lvl>
    <w:lvl w:ilvl="1" w:tplc="0C090019" w:tentative="1">
      <w:start w:val="1"/>
      <w:numFmt w:val="lowerLetter"/>
      <w:lvlText w:val="%2."/>
      <w:lvlJc w:val="left"/>
      <w:pPr>
        <w:ind w:left="1500" w:hanging="360"/>
      </w:pPr>
    </w:lvl>
    <w:lvl w:ilvl="2" w:tplc="0C09001B" w:tentative="1">
      <w:start w:val="1"/>
      <w:numFmt w:val="lowerRoman"/>
      <w:lvlText w:val="%3."/>
      <w:lvlJc w:val="right"/>
      <w:pPr>
        <w:ind w:left="2220" w:hanging="180"/>
      </w:pPr>
    </w:lvl>
    <w:lvl w:ilvl="3" w:tplc="0C09000F" w:tentative="1">
      <w:start w:val="1"/>
      <w:numFmt w:val="decimal"/>
      <w:lvlText w:val="%4."/>
      <w:lvlJc w:val="left"/>
      <w:pPr>
        <w:ind w:left="2940" w:hanging="360"/>
      </w:pPr>
    </w:lvl>
    <w:lvl w:ilvl="4" w:tplc="0C090019" w:tentative="1">
      <w:start w:val="1"/>
      <w:numFmt w:val="lowerLetter"/>
      <w:lvlText w:val="%5."/>
      <w:lvlJc w:val="left"/>
      <w:pPr>
        <w:ind w:left="3660" w:hanging="360"/>
      </w:pPr>
    </w:lvl>
    <w:lvl w:ilvl="5" w:tplc="0C09001B" w:tentative="1">
      <w:start w:val="1"/>
      <w:numFmt w:val="lowerRoman"/>
      <w:lvlText w:val="%6."/>
      <w:lvlJc w:val="right"/>
      <w:pPr>
        <w:ind w:left="4380" w:hanging="180"/>
      </w:pPr>
    </w:lvl>
    <w:lvl w:ilvl="6" w:tplc="0C09000F" w:tentative="1">
      <w:start w:val="1"/>
      <w:numFmt w:val="decimal"/>
      <w:lvlText w:val="%7."/>
      <w:lvlJc w:val="left"/>
      <w:pPr>
        <w:ind w:left="5100" w:hanging="360"/>
      </w:pPr>
    </w:lvl>
    <w:lvl w:ilvl="7" w:tplc="0C090019" w:tentative="1">
      <w:start w:val="1"/>
      <w:numFmt w:val="lowerLetter"/>
      <w:lvlText w:val="%8."/>
      <w:lvlJc w:val="left"/>
      <w:pPr>
        <w:ind w:left="5820" w:hanging="360"/>
      </w:pPr>
    </w:lvl>
    <w:lvl w:ilvl="8" w:tplc="0C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2" w15:restartNumberingAfterBreak="0">
    <w:nsid w:val="043E7398"/>
    <w:multiLevelType w:val="hybridMultilevel"/>
    <w:tmpl w:val="DFC29B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E1E56D1"/>
    <w:multiLevelType w:val="hybridMultilevel"/>
    <w:tmpl w:val="B018FCB2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271DB8"/>
    <w:multiLevelType w:val="hybridMultilevel"/>
    <w:tmpl w:val="9F669ED6"/>
    <w:lvl w:ilvl="0" w:tplc="B2EA3F36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8A518CC"/>
    <w:multiLevelType w:val="hybridMultilevel"/>
    <w:tmpl w:val="FD0C692E"/>
    <w:lvl w:ilvl="0" w:tplc="97D07964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582E5DF6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2" w:tplc="FFDEAB18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5CF0C210">
      <w:numFmt w:val="bullet"/>
      <w:lvlText w:val="•"/>
      <w:lvlJc w:val="left"/>
      <w:pPr>
        <w:ind w:left="3399" w:hanging="360"/>
      </w:pPr>
      <w:rPr>
        <w:rFonts w:hint="default"/>
        <w:lang w:val="en-US" w:eastAsia="en-US" w:bidi="ar-SA"/>
      </w:rPr>
    </w:lvl>
    <w:lvl w:ilvl="4" w:tplc="58368150">
      <w:numFmt w:val="bullet"/>
      <w:lvlText w:val="•"/>
      <w:lvlJc w:val="left"/>
      <w:pPr>
        <w:ind w:left="4246" w:hanging="360"/>
      </w:pPr>
      <w:rPr>
        <w:rFonts w:hint="default"/>
        <w:lang w:val="en-US" w:eastAsia="en-US" w:bidi="ar-SA"/>
      </w:rPr>
    </w:lvl>
    <w:lvl w:ilvl="5" w:tplc="6E368EE4">
      <w:numFmt w:val="bullet"/>
      <w:lvlText w:val="•"/>
      <w:lvlJc w:val="left"/>
      <w:pPr>
        <w:ind w:left="5093" w:hanging="360"/>
      </w:pPr>
      <w:rPr>
        <w:rFonts w:hint="default"/>
        <w:lang w:val="en-US" w:eastAsia="en-US" w:bidi="ar-SA"/>
      </w:rPr>
    </w:lvl>
    <w:lvl w:ilvl="6" w:tplc="3B383D34">
      <w:numFmt w:val="bullet"/>
      <w:lvlText w:val="•"/>
      <w:lvlJc w:val="left"/>
      <w:pPr>
        <w:ind w:left="5939" w:hanging="360"/>
      </w:pPr>
      <w:rPr>
        <w:rFonts w:hint="default"/>
        <w:lang w:val="en-US" w:eastAsia="en-US" w:bidi="ar-SA"/>
      </w:rPr>
    </w:lvl>
    <w:lvl w:ilvl="7" w:tplc="65549EEA">
      <w:numFmt w:val="bullet"/>
      <w:lvlText w:val="•"/>
      <w:lvlJc w:val="left"/>
      <w:pPr>
        <w:ind w:left="6786" w:hanging="360"/>
      </w:pPr>
      <w:rPr>
        <w:rFonts w:hint="default"/>
        <w:lang w:val="en-US" w:eastAsia="en-US" w:bidi="ar-SA"/>
      </w:rPr>
    </w:lvl>
    <w:lvl w:ilvl="8" w:tplc="F46691C8">
      <w:numFmt w:val="bullet"/>
      <w:lvlText w:val="•"/>
      <w:lvlJc w:val="left"/>
      <w:pPr>
        <w:ind w:left="7633" w:hanging="360"/>
      </w:pPr>
      <w:rPr>
        <w:rFonts w:hint="default"/>
        <w:lang w:val="en-US" w:eastAsia="en-US" w:bidi="ar-SA"/>
      </w:rPr>
    </w:lvl>
  </w:abstractNum>
  <w:abstractNum w:abstractNumId="16" w15:restartNumberingAfterBreak="0">
    <w:nsid w:val="1EDE55A7"/>
    <w:multiLevelType w:val="multilevel"/>
    <w:tmpl w:val="16EC9EE2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lvlText w:val="%1.%2"/>
      <w:lvlJc w:val="left"/>
      <w:pPr>
        <w:tabs>
          <w:tab w:val="num" w:pos="1361"/>
        </w:tabs>
        <w:ind w:left="1361" w:hanging="136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61"/>
        </w:tabs>
        <w:ind w:left="1361" w:hanging="1361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268"/>
        </w:tabs>
        <w:ind w:left="2268" w:hanging="28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1F09608B"/>
    <w:multiLevelType w:val="hybridMultilevel"/>
    <w:tmpl w:val="22EAE1D8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E82D6E"/>
    <w:multiLevelType w:val="hybridMultilevel"/>
    <w:tmpl w:val="1D824E32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3507AA7"/>
    <w:multiLevelType w:val="hybridMultilevel"/>
    <w:tmpl w:val="6224714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3FF1838"/>
    <w:multiLevelType w:val="hybridMultilevel"/>
    <w:tmpl w:val="57A4AC1C"/>
    <w:lvl w:ilvl="0" w:tplc="B6F087E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63572B"/>
    <w:multiLevelType w:val="hybridMultilevel"/>
    <w:tmpl w:val="188E6B9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65A0BA4">
      <w:start w:val="3"/>
      <w:numFmt w:val="bullet"/>
      <w:lvlText w:val="-"/>
      <w:lvlJc w:val="left"/>
      <w:pPr>
        <w:ind w:left="1440" w:hanging="360"/>
      </w:pPr>
      <w:rPr>
        <w:rFonts w:ascii="Calibri Light" w:eastAsiaTheme="minorHAnsi" w:hAnsi="Calibri Light" w:cs="Calibri Light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95C59E5"/>
    <w:multiLevelType w:val="multilevel"/>
    <w:tmpl w:val="E9C26856"/>
    <w:lvl w:ilvl="0">
      <w:start w:val="1"/>
      <w:numFmt w:val="decimal"/>
      <w:pStyle w:val="Heading1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6521" w:firstLine="0"/>
      </w:pPr>
      <w:rPr>
        <w:rFonts w:hint="default"/>
      </w:rPr>
    </w:lvl>
    <w:lvl w:ilvl="2">
      <w:start w:val="1"/>
      <w:numFmt w:val="decimal"/>
      <w:pStyle w:val="List"/>
      <w:lvlText w:val="%1.%2.%3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lowerLetter"/>
      <w:pStyle w:val="List2"/>
      <w:lvlText w:val="%4."/>
      <w:lvlJc w:val="left"/>
      <w:pPr>
        <w:tabs>
          <w:tab w:val="num" w:pos="1247"/>
        </w:tabs>
        <w:ind w:left="1247" w:hanging="396"/>
      </w:pPr>
      <w:rPr>
        <w:rFonts w:hint="default"/>
      </w:r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36FA5A97"/>
    <w:multiLevelType w:val="hybridMultilevel"/>
    <w:tmpl w:val="28AE2972"/>
    <w:lvl w:ilvl="0" w:tplc="679C47C2">
      <w:start w:val="1"/>
      <w:numFmt w:val="bullet"/>
      <w:lvlText w:val=""/>
      <w:lvlJc w:val="left"/>
      <w:pPr>
        <w:ind w:left="9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A383C00"/>
    <w:multiLevelType w:val="hybridMultilevel"/>
    <w:tmpl w:val="33EEAB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98679D"/>
    <w:multiLevelType w:val="hybridMultilevel"/>
    <w:tmpl w:val="724EA028"/>
    <w:lvl w:ilvl="0" w:tplc="9718DE7C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C84A48D8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2" w:tplc="E1003CB8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A952262A">
      <w:numFmt w:val="bullet"/>
      <w:lvlText w:val="•"/>
      <w:lvlJc w:val="left"/>
      <w:pPr>
        <w:ind w:left="3399" w:hanging="360"/>
      </w:pPr>
      <w:rPr>
        <w:rFonts w:hint="default"/>
        <w:lang w:val="en-US" w:eastAsia="en-US" w:bidi="ar-SA"/>
      </w:rPr>
    </w:lvl>
    <w:lvl w:ilvl="4" w:tplc="9BF8018E">
      <w:numFmt w:val="bullet"/>
      <w:lvlText w:val="•"/>
      <w:lvlJc w:val="left"/>
      <w:pPr>
        <w:ind w:left="4246" w:hanging="360"/>
      </w:pPr>
      <w:rPr>
        <w:rFonts w:hint="default"/>
        <w:lang w:val="en-US" w:eastAsia="en-US" w:bidi="ar-SA"/>
      </w:rPr>
    </w:lvl>
    <w:lvl w:ilvl="5" w:tplc="0C8E0D5A">
      <w:numFmt w:val="bullet"/>
      <w:lvlText w:val="•"/>
      <w:lvlJc w:val="left"/>
      <w:pPr>
        <w:ind w:left="5093" w:hanging="360"/>
      </w:pPr>
      <w:rPr>
        <w:rFonts w:hint="default"/>
        <w:lang w:val="en-US" w:eastAsia="en-US" w:bidi="ar-SA"/>
      </w:rPr>
    </w:lvl>
    <w:lvl w:ilvl="6" w:tplc="790895DA">
      <w:numFmt w:val="bullet"/>
      <w:lvlText w:val="•"/>
      <w:lvlJc w:val="left"/>
      <w:pPr>
        <w:ind w:left="5939" w:hanging="360"/>
      </w:pPr>
      <w:rPr>
        <w:rFonts w:hint="default"/>
        <w:lang w:val="en-US" w:eastAsia="en-US" w:bidi="ar-SA"/>
      </w:rPr>
    </w:lvl>
    <w:lvl w:ilvl="7" w:tplc="5AC6D654">
      <w:numFmt w:val="bullet"/>
      <w:lvlText w:val="•"/>
      <w:lvlJc w:val="left"/>
      <w:pPr>
        <w:ind w:left="6786" w:hanging="360"/>
      </w:pPr>
      <w:rPr>
        <w:rFonts w:hint="default"/>
        <w:lang w:val="en-US" w:eastAsia="en-US" w:bidi="ar-SA"/>
      </w:rPr>
    </w:lvl>
    <w:lvl w:ilvl="8" w:tplc="05527B90">
      <w:numFmt w:val="bullet"/>
      <w:lvlText w:val="•"/>
      <w:lvlJc w:val="left"/>
      <w:pPr>
        <w:ind w:left="7633" w:hanging="360"/>
      </w:pPr>
      <w:rPr>
        <w:rFonts w:hint="default"/>
        <w:lang w:val="en-US" w:eastAsia="en-US" w:bidi="ar-SA"/>
      </w:rPr>
    </w:lvl>
  </w:abstractNum>
  <w:abstractNum w:abstractNumId="26" w15:restartNumberingAfterBreak="0">
    <w:nsid w:val="47CA46CF"/>
    <w:multiLevelType w:val="multilevel"/>
    <w:tmpl w:val="9F145C44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lowerLetter"/>
      <w:lvlText w:val="%4."/>
      <w:lvlJc w:val="left"/>
      <w:pPr>
        <w:ind w:left="1211" w:hanging="360"/>
      </w:p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7" w15:restartNumberingAfterBreak="0">
    <w:nsid w:val="485708B2"/>
    <w:multiLevelType w:val="hybridMultilevel"/>
    <w:tmpl w:val="AE3493F4"/>
    <w:lvl w:ilvl="0" w:tplc="984059A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  <w:color w:val="4C5148" w:themeColor="text2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E2763E9"/>
    <w:multiLevelType w:val="hybridMultilevel"/>
    <w:tmpl w:val="62C8FB5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198022D"/>
    <w:multiLevelType w:val="hybridMultilevel"/>
    <w:tmpl w:val="CE0423F0"/>
    <w:lvl w:ilvl="0" w:tplc="6B90E904">
      <w:start w:val="2"/>
      <w:numFmt w:val="bullet"/>
      <w:lvlText w:val="-"/>
      <w:lvlJc w:val="left"/>
      <w:pPr>
        <w:ind w:left="720" w:hanging="360"/>
      </w:pPr>
      <w:rPr>
        <w:rFonts w:ascii="Gill Sans MT" w:eastAsia="MS Mincho" w:hAnsi="Gill Sans MT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7744F3"/>
    <w:multiLevelType w:val="hybridMultilevel"/>
    <w:tmpl w:val="A41E830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851A8E"/>
    <w:multiLevelType w:val="multilevel"/>
    <w:tmpl w:val="5B08D24E"/>
    <w:lvl w:ilvl="0">
      <w:start w:val="1"/>
      <w:numFmt w:val="decimal"/>
      <w:suff w:val="nothing"/>
      <w:lvlText w:val="%1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510" w:hanging="510"/>
      </w:pPr>
      <w:rPr>
        <w:rFonts w:hint="default"/>
        <w:b w:val="0"/>
        <w:bCs w:val="0"/>
      </w:rPr>
    </w:lvl>
    <w:lvl w:ilvl="3">
      <w:start w:val="1"/>
      <w:numFmt w:val="lowerLetter"/>
      <w:lvlText w:val="%4)"/>
      <w:lvlJc w:val="right"/>
      <w:pPr>
        <w:tabs>
          <w:tab w:val="num" w:pos="1021"/>
        </w:tabs>
        <w:ind w:left="1021" w:hanging="170"/>
      </w:pPr>
      <w:rPr>
        <w:rFonts w:hint="default"/>
      </w:rPr>
    </w:lvl>
    <w:lvl w:ilvl="4">
      <w:start w:val="1"/>
      <w:numFmt w:val="lowerRoman"/>
      <w:lvlText w:val="%5."/>
      <w:lvlJc w:val="right"/>
      <w:pPr>
        <w:tabs>
          <w:tab w:val="num" w:pos="1191"/>
        </w:tabs>
        <w:ind w:left="1191" w:hanging="11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2" w15:restartNumberingAfterBreak="0">
    <w:nsid w:val="5AAD5597"/>
    <w:multiLevelType w:val="hybridMultilevel"/>
    <w:tmpl w:val="885A85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F050C63"/>
    <w:multiLevelType w:val="multilevel"/>
    <w:tmpl w:val="C130F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4C779DB"/>
    <w:multiLevelType w:val="hybridMultilevel"/>
    <w:tmpl w:val="0D9A373A"/>
    <w:lvl w:ilvl="0" w:tplc="3348B386">
      <w:start w:val="3"/>
      <w:numFmt w:val="bullet"/>
      <w:lvlText w:val="-"/>
      <w:lvlJc w:val="left"/>
      <w:pPr>
        <w:ind w:left="360" w:hanging="360"/>
      </w:pPr>
      <w:rPr>
        <w:rFonts w:ascii="Gill Sans MT" w:eastAsia="MS Mincho" w:hAnsi="Gill Sans MT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7B35B6"/>
    <w:multiLevelType w:val="multilevel"/>
    <w:tmpl w:val="09C2D374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360" w:hanging="360"/>
      </w:pPr>
    </w:lvl>
    <w:lvl w:ilvl="3">
      <w:start w:val="1"/>
      <w:numFmt w:val="lowerLetter"/>
      <w:lvlText w:val="%4."/>
      <w:lvlJc w:val="left"/>
      <w:pPr>
        <w:ind w:left="1211" w:hanging="360"/>
      </w:p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6" w15:restartNumberingAfterBreak="0">
    <w:nsid w:val="683E6DBD"/>
    <w:multiLevelType w:val="hybridMultilevel"/>
    <w:tmpl w:val="59B290D6"/>
    <w:lvl w:ilvl="0" w:tplc="A0C29972">
      <w:start w:val="3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DB53AD"/>
    <w:multiLevelType w:val="hybridMultilevel"/>
    <w:tmpl w:val="88C682A0"/>
    <w:lvl w:ilvl="0" w:tplc="B6F087E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63A5FEC"/>
    <w:multiLevelType w:val="hybridMultilevel"/>
    <w:tmpl w:val="4254E714"/>
    <w:lvl w:ilvl="0" w:tplc="7F6E1F1E">
      <w:start w:val="1"/>
      <w:numFmt w:val="decimal"/>
      <w:pStyle w:val="ListParagraph"/>
      <w:lvlText w:val="%1."/>
      <w:lvlJc w:val="left"/>
      <w:pPr>
        <w:ind w:left="2160" w:hanging="360"/>
      </w:pPr>
    </w:lvl>
    <w:lvl w:ilvl="1" w:tplc="08090019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num w:numId="1" w16cid:durableId="658537342">
    <w:abstractNumId w:val="23"/>
  </w:num>
  <w:num w:numId="2" w16cid:durableId="255208436">
    <w:abstractNumId w:val="38"/>
  </w:num>
  <w:num w:numId="3" w16cid:durableId="1052537643">
    <w:abstractNumId w:val="14"/>
  </w:num>
  <w:num w:numId="4" w16cid:durableId="749037142">
    <w:abstractNumId w:val="0"/>
  </w:num>
  <w:num w:numId="5" w16cid:durableId="175079154">
    <w:abstractNumId w:val="1"/>
  </w:num>
  <w:num w:numId="6" w16cid:durableId="1421171218">
    <w:abstractNumId w:val="2"/>
  </w:num>
  <w:num w:numId="7" w16cid:durableId="1619337849">
    <w:abstractNumId w:val="3"/>
  </w:num>
  <w:num w:numId="8" w16cid:durableId="1120345900">
    <w:abstractNumId w:val="8"/>
  </w:num>
  <w:num w:numId="9" w16cid:durableId="1555046202">
    <w:abstractNumId w:val="4"/>
  </w:num>
  <w:num w:numId="10" w16cid:durableId="750126019">
    <w:abstractNumId w:val="5"/>
  </w:num>
  <w:num w:numId="11" w16cid:durableId="1469778853">
    <w:abstractNumId w:val="6"/>
  </w:num>
  <w:num w:numId="12" w16cid:durableId="951472757">
    <w:abstractNumId w:val="7"/>
  </w:num>
  <w:num w:numId="13" w16cid:durableId="94517599">
    <w:abstractNumId w:val="9"/>
  </w:num>
  <w:num w:numId="14" w16cid:durableId="1606885071">
    <w:abstractNumId w:val="16"/>
  </w:num>
  <w:num w:numId="15" w16cid:durableId="43795807">
    <w:abstractNumId w:val="17"/>
  </w:num>
  <w:num w:numId="16" w16cid:durableId="719861910">
    <w:abstractNumId w:val="18"/>
  </w:num>
  <w:num w:numId="17" w16cid:durableId="1428503200">
    <w:abstractNumId w:val="31"/>
  </w:num>
  <w:num w:numId="18" w16cid:durableId="1934704471">
    <w:abstractNumId w:val="22"/>
  </w:num>
  <w:num w:numId="19" w16cid:durableId="206184736">
    <w:abstractNumId w:val="13"/>
  </w:num>
  <w:num w:numId="20" w16cid:durableId="1928883412">
    <w:abstractNumId w:val="27"/>
  </w:num>
  <w:num w:numId="21" w16cid:durableId="2090272980">
    <w:abstractNumId w:val="30"/>
  </w:num>
  <w:num w:numId="22" w16cid:durableId="308289194">
    <w:abstractNumId w:val="11"/>
  </w:num>
  <w:num w:numId="23" w16cid:durableId="1700350771">
    <w:abstractNumId w:val="29"/>
  </w:num>
  <w:num w:numId="24" w16cid:durableId="542638602">
    <w:abstractNumId w:val="34"/>
  </w:num>
  <w:num w:numId="25" w16cid:durableId="1131285879">
    <w:abstractNumId w:val="26"/>
  </w:num>
  <w:num w:numId="26" w16cid:durableId="1092312166">
    <w:abstractNumId w:val="35"/>
  </w:num>
  <w:num w:numId="27" w16cid:durableId="1479106346">
    <w:abstractNumId w:val="19"/>
  </w:num>
  <w:num w:numId="28" w16cid:durableId="19627155">
    <w:abstractNumId w:val="24"/>
  </w:num>
  <w:num w:numId="29" w16cid:durableId="2008946875">
    <w:abstractNumId w:val="32"/>
  </w:num>
  <w:num w:numId="30" w16cid:durableId="546334125">
    <w:abstractNumId w:val="25"/>
  </w:num>
  <w:num w:numId="31" w16cid:durableId="803699666">
    <w:abstractNumId w:val="15"/>
  </w:num>
  <w:num w:numId="32" w16cid:durableId="756093588">
    <w:abstractNumId w:val="10"/>
  </w:num>
  <w:num w:numId="33" w16cid:durableId="33817977">
    <w:abstractNumId w:val="33"/>
  </w:num>
  <w:num w:numId="34" w16cid:durableId="571813298">
    <w:abstractNumId w:val="37"/>
  </w:num>
  <w:num w:numId="35" w16cid:durableId="524485262">
    <w:abstractNumId w:val="20"/>
  </w:num>
  <w:num w:numId="36" w16cid:durableId="642932803">
    <w:abstractNumId w:val="21"/>
  </w:num>
  <w:num w:numId="37" w16cid:durableId="126288503">
    <w:abstractNumId w:val="28"/>
  </w:num>
  <w:num w:numId="38" w16cid:durableId="1911114368">
    <w:abstractNumId w:val="36"/>
  </w:num>
  <w:num w:numId="39" w16cid:durableId="13866114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TUwt7A0MjG3MDU0MTNW0lEKTi0uzszPAykwNK0FAGLpFWAtAAAA"/>
  </w:docVars>
  <w:rsids>
    <w:rsidRoot w:val="002F39FD"/>
    <w:rsid w:val="00000834"/>
    <w:rsid w:val="000023E7"/>
    <w:rsid w:val="000044A3"/>
    <w:rsid w:val="00005014"/>
    <w:rsid w:val="0000750E"/>
    <w:rsid w:val="00011333"/>
    <w:rsid w:val="000114DC"/>
    <w:rsid w:val="00012C87"/>
    <w:rsid w:val="00013068"/>
    <w:rsid w:val="00013CD5"/>
    <w:rsid w:val="00014B9A"/>
    <w:rsid w:val="00020009"/>
    <w:rsid w:val="0002011B"/>
    <w:rsid w:val="00020EB9"/>
    <w:rsid w:val="000305DD"/>
    <w:rsid w:val="00032908"/>
    <w:rsid w:val="00033735"/>
    <w:rsid w:val="00034AA8"/>
    <w:rsid w:val="00034B0A"/>
    <w:rsid w:val="00035829"/>
    <w:rsid w:val="00042240"/>
    <w:rsid w:val="0004251F"/>
    <w:rsid w:val="000443E9"/>
    <w:rsid w:val="0004613B"/>
    <w:rsid w:val="0004661D"/>
    <w:rsid w:val="00047021"/>
    <w:rsid w:val="000476A5"/>
    <w:rsid w:val="00051991"/>
    <w:rsid w:val="000532F7"/>
    <w:rsid w:val="00053D1E"/>
    <w:rsid w:val="00065B4F"/>
    <w:rsid w:val="00066789"/>
    <w:rsid w:val="000738BD"/>
    <w:rsid w:val="00074DEA"/>
    <w:rsid w:val="00074FD6"/>
    <w:rsid w:val="00075A86"/>
    <w:rsid w:val="000763F8"/>
    <w:rsid w:val="0007780E"/>
    <w:rsid w:val="00077DA2"/>
    <w:rsid w:val="000829CA"/>
    <w:rsid w:val="00082B16"/>
    <w:rsid w:val="00084092"/>
    <w:rsid w:val="00084784"/>
    <w:rsid w:val="000849B2"/>
    <w:rsid w:val="00085C9F"/>
    <w:rsid w:val="000923CD"/>
    <w:rsid w:val="0009392A"/>
    <w:rsid w:val="00095EBE"/>
    <w:rsid w:val="000967BF"/>
    <w:rsid w:val="000974F1"/>
    <w:rsid w:val="000A36EF"/>
    <w:rsid w:val="000A4036"/>
    <w:rsid w:val="000A43CE"/>
    <w:rsid w:val="000A7D84"/>
    <w:rsid w:val="000B18E0"/>
    <w:rsid w:val="000B18F8"/>
    <w:rsid w:val="000B3BFA"/>
    <w:rsid w:val="000B5D4A"/>
    <w:rsid w:val="000B63FA"/>
    <w:rsid w:val="000B7626"/>
    <w:rsid w:val="000B7E13"/>
    <w:rsid w:val="000C01BD"/>
    <w:rsid w:val="000C023A"/>
    <w:rsid w:val="000C0FFF"/>
    <w:rsid w:val="000C273A"/>
    <w:rsid w:val="000C33EF"/>
    <w:rsid w:val="000C69D4"/>
    <w:rsid w:val="000C6F5B"/>
    <w:rsid w:val="000D04A7"/>
    <w:rsid w:val="000D1FA0"/>
    <w:rsid w:val="000D376C"/>
    <w:rsid w:val="000D5212"/>
    <w:rsid w:val="000D594B"/>
    <w:rsid w:val="000D7056"/>
    <w:rsid w:val="000D73CD"/>
    <w:rsid w:val="000E2B30"/>
    <w:rsid w:val="000E662A"/>
    <w:rsid w:val="000F1EB5"/>
    <w:rsid w:val="000F2F79"/>
    <w:rsid w:val="000F33FF"/>
    <w:rsid w:val="000F3AC9"/>
    <w:rsid w:val="000F48F8"/>
    <w:rsid w:val="000F4F48"/>
    <w:rsid w:val="000F51AA"/>
    <w:rsid w:val="00100492"/>
    <w:rsid w:val="00104346"/>
    <w:rsid w:val="0010649C"/>
    <w:rsid w:val="00107625"/>
    <w:rsid w:val="00114344"/>
    <w:rsid w:val="00116515"/>
    <w:rsid w:val="00117B27"/>
    <w:rsid w:val="00117DB5"/>
    <w:rsid w:val="0012038A"/>
    <w:rsid w:val="00121129"/>
    <w:rsid w:val="00122982"/>
    <w:rsid w:val="0012344A"/>
    <w:rsid w:val="0012440A"/>
    <w:rsid w:val="00127D6D"/>
    <w:rsid w:val="0013398B"/>
    <w:rsid w:val="001354B6"/>
    <w:rsid w:val="00136BEA"/>
    <w:rsid w:val="0013782E"/>
    <w:rsid w:val="001408FA"/>
    <w:rsid w:val="00147BF2"/>
    <w:rsid w:val="001510CF"/>
    <w:rsid w:val="00151210"/>
    <w:rsid w:val="00155D63"/>
    <w:rsid w:val="00162329"/>
    <w:rsid w:val="00165C35"/>
    <w:rsid w:val="00165DC3"/>
    <w:rsid w:val="00167F3B"/>
    <w:rsid w:val="00172122"/>
    <w:rsid w:val="00172DE5"/>
    <w:rsid w:val="00173FEB"/>
    <w:rsid w:val="00174A45"/>
    <w:rsid w:val="00176492"/>
    <w:rsid w:val="00176FA6"/>
    <w:rsid w:val="0017733F"/>
    <w:rsid w:val="001779E7"/>
    <w:rsid w:val="00180556"/>
    <w:rsid w:val="00181ACC"/>
    <w:rsid w:val="0018366C"/>
    <w:rsid w:val="00184CA5"/>
    <w:rsid w:val="00185DB3"/>
    <w:rsid w:val="001903FA"/>
    <w:rsid w:val="001949DC"/>
    <w:rsid w:val="0019627E"/>
    <w:rsid w:val="00196DCB"/>
    <w:rsid w:val="001A1C7C"/>
    <w:rsid w:val="001A234C"/>
    <w:rsid w:val="001A4D05"/>
    <w:rsid w:val="001A5E7B"/>
    <w:rsid w:val="001B101C"/>
    <w:rsid w:val="001B216A"/>
    <w:rsid w:val="001B25C9"/>
    <w:rsid w:val="001B2898"/>
    <w:rsid w:val="001B2B2A"/>
    <w:rsid w:val="001B4EA2"/>
    <w:rsid w:val="001B6387"/>
    <w:rsid w:val="001B759E"/>
    <w:rsid w:val="001B7CC7"/>
    <w:rsid w:val="001C043B"/>
    <w:rsid w:val="001C3CA9"/>
    <w:rsid w:val="001C4F98"/>
    <w:rsid w:val="001C6786"/>
    <w:rsid w:val="001D2A93"/>
    <w:rsid w:val="001D2F0E"/>
    <w:rsid w:val="001D4C8C"/>
    <w:rsid w:val="001D701B"/>
    <w:rsid w:val="001D7D77"/>
    <w:rsid w:val="001E2E37"/>
    <w:rsid w:val="001E7486"/>
    <w:rsid w:val="001E7777"/>
    <w:rsid w:val="001E798B"/>
    <w:rsid w:val="001F3BC6"/>
    <w:rsid w:val="001F41E9"/>
    <w:rsid w:val="001F5411"/>
    <w:rsid w:val="00201FA4"/>
    <w:rsid w:val="00202843"/>
    <w:rsid w:val="00202EB7"/>
    <w:rsid w:val="0020361C"/>
    <w:rsid w:val="002039A5"/>
    <w:rsid w:val="00203B0A"/>
    <w:rsid w:val="0020491C"/>
    <w:rsid w:val="00204D7B"/>
    <w:rsid w:val="0020589D"/>
    <w:rsid w:val="00205914"/>
    <w:rsid w:val="00210DD7"/>
    <w:rsid w:val="00210E41"/>
    <w:rsid w:val="00212653"/>
    <w:rsid w:val="0021704A"/>
    <w:rsid w:val="002170A5"/>
    <w:rsid w:val="00217BC1"/>
    <w:rsid w:val="00220A08"/>
    <w:rsid w:val="002229EC"/>
    <w:rsid w:val="00222CC6"/>
    <w:rsid w:val="002264AB"/>
    <w:rsid w:val="00227911"/>
    <w:rsid w:val="00227A05"/>
    <w:rsid w:val="00234162"/>
    <w:rsid w:val="00234412"/>
    <w:rsid w:val="002352D0"/>
    <w:rsid w:val="002379B4"/>
    <w:rsid w:val="00237A9E"/>
    <w:rsid w:val="00242A6D"/>
    <w:rsid w:val="00244CDE"/>
    <w:rsid w:val="00244E32"/>
    <w:rsid w:val="00245BE5"/>
    <w:rsid w:val="00250B88"/>
    <w:rsid w:val="00250DFA"/>
    <w:rsid w:val="00251516"/>
    <w:rsid w:val="00251874"/>
    <w:rsid w:val="0025222C"/>
    <w:rsid w:val="00253783"/>
    <w:rsid w:val="00253889"/>
    <w:rsid w:val="00255EE9"/>
    <w:rsid w:val="00262228"/>
    <w:rsid w:val="002627C8"/>
    <w:rsid w:val="00262A1F"/>
    <w:rsid w:val="00262C50"/>
    <w:rsid w:val="0026356E"/>
    <w:rsid w:val="00266810"/>
    <w:rsid w:val="00270A31"/>
    <w:rsid w:val="00275BBA"/>
    <w:rsid w:val="00276B17"/>
    <w:rsid w:val="002844F3"/>
    <w:rsid w:val="0028490A"/>
    <w:rsid w:val="00285C9E"/>
    <w:rsid w:val="0028734E"/>
    <w:rsid w:val="00293702"/>
    <w:rsid w:val="00293F3F"/>
    <w:rsid w:val="00295F24"/>
    <w:rsid w:val="0029695C"/>
    <w:rsid w:val="00296CEA"/>
    <w:rsid w:val="002A27DB"/>
    <w:rsid w:val="002A2B95"/>
    <w:rsid w:val="002A355F"/>
    <w:rsid w:val="002A3DCA"/>
    <w:rsid w:val="002A72FA"/>
    <w:rsid w:val="002B25FA"/>
    <w:rsid w:val="002B28FC"/>
    <w:rsid w:val="002B3B73"/>
    <w:rsid w:val="002B434D"/>
    <w:rsid w:val="002B6B9A"/>
    <w:rsid w:val="002C1922"/>
    <w:rsid w:val="002C37D9"/>
    <w:rsid w:val="002C42AA"/>
    <w:rsid w:val="002C7228"/>
    <w:rsid w:val="002C77E5"/>
    <w:rsid w:val="002D07A3"/>
    <w:rsid w:val="002D0D96"/>
    <w:rsid w:val="002D1F2C"/>
    <w:rsid w:val="002D26EA"/>
    <w:rsid w:val="002D3BC7"/>
    <w:rsid w:val="002D3C0A"/>
    <w:rsid w:val="002D46A1"/>
    <w:rsid w:val="002D55F1"/>
    <w:rsid w:val="002D68BF"/>
    <w:rsid w:val="002E0CBA"/>
    <w:rsid w:val="002E5658"/>
    <w:rsid w:val="002E5DB3"/>
    <w:rsid w:val="002E60A3"/>
    <w:rsid w:val="002F39FD"/>
    <w:rsid w:val="002F5ACC"/>
    <w:rsid w:val="00302C98"/>
    <w:rsid w:val="00304A84"/>
    <w:rsid w:val="00306D22"/>
    <w:rsid w:val="003075E1"/>
    <w:rsid w:val="00307D52"/>
    <w:rsid w:val="0031592B"/>
    <w:rsid w:val="0031687C"/>
    <w:rsid w:val="00321090"/>
    <w:rsid w:val="00324176"/>
    <w:rsid w:val="003301DD"/>
    <w:rsid w:val="003307A8"/>
    <w:rsid w:val="003309B1"/>
    <w:rsid w:val="00330BEF"/>
    <w:rsid w:val="0033196F"/>
    <w:rsid w:val="00331EEF"/>
    <w:rsid w:val="00336753"/>
    <w:rsid w:val="00336DD3"/>
    <w:rsid w:val="00336F07"/>
    <w:rsid w:val="00337D5A"/>
    <w:rsid w:val="00340802"/>
    <w:rsid w:val="00340B03"/>
    <w:rsid w:val="00341737"/>
    <w:rsid w:val="0034223E"/>
    <w:rsid w:val="003436C5"/>
    <w:rsid w:val="003449FC"/>
    <w:rsid w:val="0035269C"/>
    <w:rsid w:val="00354FC5"/>
    <w:rsid w:val="00360E91"/>
    <w:rsid w:val="00360FDD"/>
    <w:rsid w:val="00361705"/>
    <w:rsid w:val="00363954"/>
    <w:rsid w:val="00364521"/>
    <w:rsid w:val="0036554D"/>
    <w:rsid w:val="003674B9"/>
    <w:rsid w:val="003705BD"/>
    <w:rsid w:val="00371F4B"/>
    <w:rsid w:val="00373334"/>
    <w:rsid w:val="00385813"/>
    <w:rsid w:val="003861C1"/>
    <w:rsid w:val="00386C70"/>
    <w:rsid w:val="00390A03"/>
    <w:rsid w:val="00390DCD"/>
    <w:rsid w:val="00391CFB"/>
    <w:rsid w:val="00392B1F"/>
    <w:rsid w:val="00393235"/>
    <w:rsid w:val="003959A7"/>
    <w:rsid w:val="00396203"/>
    <w:rsid w:val="003971AA"/>
    <w:rsid w:val="00397EEB"/>
    <w:rsid w:val="003A0E28"/>
    <w:rsid w:val="003A103F"/>
    <w:rsid w:val="003A694F"/>
    <w:rsid w:val="003B2FB9"/>
    <w:rsid w:val="003B551A"/>
    <w:rsid w:val="003B5770"/>
    <w:rsid w:val="003B6A55"/>
    <w:rsid w:val="003C0F72"/>
    <w:rsid w:val="003C26BB"/>
    <w:rsid w:val="003C3630"/>
    <w:rsid w:val="003C3A23"/>
    <w:rsid w:val="003C4C0C"/>
    <w:rsid w:val="003C6696"/>
    <w:rsid w:val="003C6B00"/>
    <w:rsid w:val="003D1B7D"/>
    <w:rsid w:val="003D204E"/>
    <w:rsid w:val="003D3477"/>
    <w:rsid w:val="003D395B"/>
    <w:rsid w:val="003D3D29"/>
    <w:rsid w:val="003D6CD1"/>
    <w:rsid w:val="003E0FC8"/>
    <w:rsid w:val="003E1C09"/>
    <w:rsid w:val="003E547F"/>
    <w:rsid w:val="003E5CA3"/>
    <w:rsid w:val="003E6D64"/>
    <w:rsid w:val="003F114E"/>
    <w:rsid w:val="003F1AB4"/>
    <w:rsid w:val="003F39D1"/>
    <w:rsid w:val="003F4981"/>
    <w:rsid w:val="003F60E3"/>
    <w:rsid w:val="003F7CA0"/>
    <w:rsid w:val="00401FA0"/>
    <w:rsid w:val="004036D3"/>
    <w:rsid w:val="00407EF7"/>
    <w:rsid w:val="004110BF"/>
    <w:rsid w:val="004250FF"/>
    <w:rsid w:val="0042522B"/>
    <w:rsid w:val="004278C1"/>
    <w:rsid w:val="004323F0"/>
    <w:rsid w:val="004341D4"/>
    <w:rsid w:val="00435A61"/>
    <w:rsid w:val="004415A7"/>
    <w:rsid w:val="00442DDB"/>
    <w:rsid w:val="00443224"/>
    <w:rsid w:val="00447E45"/>
    <w:rsid w:val="00454408"/>
    <w:rsid w:val="00454958"/>
    <w:rsid w:val="004565FE"/>
    <w:rsid w:val="0045694D"/>
    <w:rsid w:val="00457DB0"/>
    <w:rsid w:val="00463AF5"/>
    <w:rsid w:val="0046482D"/>
    <w:rsid w:val="00466719"/>
    <w:rsid w:val="00470423"/>
    <w:rsid w:val="00471CAB"/>
    <w:rsid w:val="004729AF"/>
    <w:rsid w:val="00473AB4"/>
    <w:rsid w:val="0047632F"/>
    <w:rsid w:val="00480596"/>
    <w:rsid w:val="00481EB7"/>
    <w:rsid w:val="00486FCD"/>
    <w:rsid w:val="00487FBD"/>
    <w:rsid w:val="00492282"/>
    <w:rsid w:val="00494E89"/>
    <w:rsid w:val="00495245"/>
    <w:rsid w:val="00495855"/>
    <w:rsid w:val="00496A38"/>
    <w:rsid w:val="00497546"/>
    <w:rsid w:val="004976FC"/>
    <w:rsid w:val="004A0F29"/>
    <w:rsid w:val="004A12A7"/>
    <w:rsid w:val="004A234E"/>
    <w:rsid w:val="004A2CB6"/>
    <w:rsid w:val="004A5984"/>
    <w:rsid w:val="004A6A35"/>
    <w:rsid w:val="004B10C9"/>
    <w:rsid w:val="004B15C0"/>
    <w:rsid w:val="004B3A13"/>
    <w:rsid w:val="004B499D"/>
    <w:rsid w:val="004B509B"/>
    <w:rsid w:val="004C0BBE"/>
    <w:rsid w:val="004C16FC"/>
    <w:rsid w:val="004C25FC"/>
    <w:rsid w:val="004C46EA"/>
    <w:rsid w:val="004D1F32"/>
    <w:rsid w:val="004D3465"/>
    <w:rsid w:val="004D42EF"/>
    <w:rsid w:val="004D52B1"/>
    <w:rsid w:val="004D5A75"/>
    <w:rsid w:val="004D6D95"/>
    <w:rsid w:val="004D7E39"/>
    <w:rsid w:val="004E1EA2"/>
    <w:rsid w:val="004E28D5"/>
    <w:rsid w:val="004E565E"/>
    <w:rsid w:val="004E7252"/>
    <w:rsid w:val="004F0CFA"/>
    <w:rsid w:val="004F1046"/>
    <w:rsid w:val="004F15EB"/>
    <w:rsid w:val="004F5F5F"/>
    <w:rsid w:val="004F61C0"/>
    <w:rsid w:val="004F6A68"/>
    <w:rsid w:val="004F7C8A"/>
    <w:rsid w:val="005002D6"/>
    <w:rsid w:val="00500CC1"/>
    <w:rsid w:val="00503A6A"/>
    <w:rsid w:val="005108C1"/>
    <w:rsid w:val="0051373F"/>
    <w:rsid w:val="00516ED1"/>
    <w:rsid w:val="005179FB"/>
    <w:rsid w:val="005240AB"/>
    <w:rsid w:val="0052429E"/>
    <w:rsid w:val="00527D23"/>
    <w:rsid w:val="00530162"/>
    <w:rsid w:val="00532E74"/>
    <w:rsid w:val="005332EC"/>
    <w:rsid w:val="00536C83"/>
    <w:rsid w:val="00553F6C"/>
    <w:rsid w:val="00555D2A"/>
    <w:rsid w:val="0055614C"/>
    <w:rsid w:val="00556E26"/>
    <w:rsid w:val="0056047E"/>
    <w:rsid w:val="0056289B"/>
    <w:rsid w:val="005648BE"/>
    <w:rsid w:val="00564AA0"/>
    <w:rsid w:val="00564AB6"/>
    <w:rsid w:val="00566418"/>
    <w:rsid w:val="00566B37"/>
    <w:rsid w:val="005705EB"/>
    <w:rsid w:val="005715BE"/>
    <w:rsid w:val="00574736"/>
    <w:rsid w:val="00576D87"/>
    <w:rsid w:val="00576F81"/>
    <w:rsid w:val="00581D8C"/>
    <w:rsid w:val="00582C0F"/>
    <w:rsid w:val="00583460"/>
    <w:rsid w:val="00584874"/>
    <w:rsid w:val="005853DB"/>
    <w:rsid w:val="00585898"/>
    <w:rsid w:val="00590667"/>
    <w:rsid w:val="005952FD"/>
    <w:rsid w:val="00595801"/>
    <w:rsid w:val="005A25B2"/>
    <w:rsid w:val="005A46A2"/>
    <w:rsid w:val="005A46E9"/>
    <w:rsid w:val="005A6016"/>
    <w:rsid w:val="005A6BE6"/>
    <w:rsid w:val="005B10D4"/>
    <w:rsid w:val="005B1D5B"/>
    <w:rsid w:val="005B2379"/>
    <w:rsid w:val="005B5A26"/>
    <w:rsid w:val="005C015D"/>
    <w:rsid w:val="005C20B6"/>
    <w:rsid w:val="005C37F3"/>
    <w:rsid w:val="005C4B2C"/>
    <w:rsid w:val="005C55EC"/>
    <w:rsid w:val="005D40C7"/>
    <w:rsid w:val="005D4E9E"/>
    <w:rsid w:val="005E00E3"/>
    <w:rsid w:val="005E25A5"/>
    <w:rsid w:val="005E45BD"/>
    <w:rsid w:val="005E4A69"/>
    <w:rsid w:val="005E63F3"/>
    <w:rsid w:val="005E7C95"/>
    <w:rsid w:val="005F0B1C"/>
    <w:rsid w:val="005F0D17"/>
    <w:rsid w:val="005F14F3"/>
    <w:rsid w:val="005F185C"/>
    <w:rsid w:val="005F4682"/>
    <w:rsid w:val="005F5536"/>
    <w:rsid w:val="005F7134"/>
    <w:rsid w:val="00600385"/>
    <w:rsid w:val="00603206"/>
    <w:rsid w:val="006061EF"/>
    <w:rsid w:val="006067C7"/>
    <w:rsid w:val="00607DD2"/>
    <w:rsid w:val="00611029"/>
    <w:rsid w:val="00613170"/>
    <w:rsid w:val="00614F93"/>
    <w:rsid w:val="0061718D"/>
    <w:rsid w:val="00617FCF"/>
    <w:rsid w:val="00620D51"/>
    <w:rsid w:val="006214C5"/>
    <w:rsid w:val="00624FC5"/>
    <w:rsid w:val="00630C08"/>
    <w:rsid w:val="00632CA6"/>
    <w:rsid w:val="006332A5"/>
    <w:rsid w:val="00633C04"/>
    <w:rsid w:val="00633EBC"/>
    <w:rsid w:val="00633F8B"/>
    <w:rsid w:val="00636861"/>
    <w:rsid w:val="00642AE7"/>
    <w:rsid w:val="006437BD"/>
    <w:rsid w:val="00643D03"/>
    <w:rsid w:val="00643EA5"/>
    <w:rsid w:val="00647B18"/>
    <w:rsid w:val="00647B5D"/>
    <w:rsid w:val="00653354"/>
    <w:rsid w:val="00653D79"/>
    <w:rsid w:val="00654FD3"/>
    <w:rsid w:val="00655E58"/>
    <w:rsid w:val="006561EC"/>
    <w:rsid w:val="00662A2D"/>
    <w:rsid w:val="00663036"/>
    <w:rsid w:val="00666174"/>
    <w:rsid w:val="00675D5B"/>
    <w:rsid w:val="006769D1"/>
    <w:rsid w:val="006829DE"/>
    <w:rsid w:val="006868FD"/>
    <w:rsid w:val="006948AA"/>
    <w:rsid w:val="00695487"/>
    <w:rsid w:val="00695C82"/>
    <w:rsid w:val="006964F4"/>
    <w:rsid w:val="00696AAC"/>
    <w:rsid w:val="006A01AB"/>
    <w:rsid w:val="006A10AC"/>
    <w:rsid w:val="006A1C2C"/>
    <w:rsid w:val="006A2473"/>
    <w:rsid w:val="006A2ED1"/>
    <w:rsid w:val="006A6E56"/>
    <w:rsid w:val="006A6F6C"/>
    <w:rsid w:val="006A7886"/>
    <w:rsid w:val="006B42B2"/>
    <w:rsid w:val="006B6C18"/>
    <w:rsid w:val="006C1FA7"/>
    <w:rsid w:val="006C3C3E"/>
    <w:rsid w:val="006C4D5D"/>
    <w:rsid w:val="006D0035"/>
    <w:rsid w:val="006D0C26"/>
    <w:rsid w:val="006D0CB8"/>
    <w:rsid w:val="006D2330"/>
    <w:rsid w:val="006D2BCB"/>
    <w:rsid w:val="006D3650"/>
    <w:rsid w:val="006D5D77"/>
    <w:rsid w:val="006D6A1F"/>
    <w:rsid w:val="006E0EC2"/>
    <w:rsid w:val="006E1F76"/>
    <w:rsid w:val="006E28A0"/>
    <w:rsid w:val="006E5779"/>
    <w:rsid w:val="006E659B"/>
    <w:rsid w:val="006E6C52"/>
    <w:rsid w:val="006E7EC1"/>
    <w:rsid w:val="006F29F3"/>
    <w:rsid w:val="006F2DA6"/>
    <w:rsid w:val="006F6584"/>
    <w:rsid w:val="006F6F69"/>
    <w:rsid w:val="00701393"/>
    <w:rsid w:val="00703E8F"/>
    <w:rsid w:val="00704915"/>
    <w:rsid w:val="007076E4"/>
    <w:rsid w:val="00710505"/>
    <w:rsid w:val="00710D4B"/>
    <w:rsid w:val="0071261E"/>
    <w:rsid w:val="00715885"/>
    <w:rsid w:val="00716A37"/>
    <w:rsid w:val="007200F0"/>
    <w:rsid w:val="007205D0"/>
    <w:rsid w:val="007217D3"/>
    <w:rsid w:val="00721B14"/>
    <w:rsid w:val="007228AA"/>
    <w:rsid w:val="00722E59"/>
    <w:rsid w:val="00723A2B"/>
    <w:rsid w:val="00725C57"/>
    <w:rsid w:val="00727C15"/>
    <w:rsid w:val="007304F6"/>
    <w:rsid w:val="00733E30"/>
    <w:rsid w:val="00735F67"/>
    <w:rsid w:val="00736AD6"/>
    <w:rsid w:val="007370D3"/>
    <w:rsid w:val="0074241D"/>
    <w:rsid w:val="00744BB5"/>
    <w:rsid w:val="00744D16"/>
    <w:rsid w:val="007451D7"/>
    <w:rsid w:val="00745CC3"/>
    <w:rsid w:val="00746F52"/>
    <w:rsid w:val="0074741A"/>
    <w:rsid w:val="00751E0C"/>
    <w:rsid w:val="00752C67"/>
    <w:rsid w:val="00754A47"/>
    <w:rsid w:val="007559E9"/>
    <w:rsid w:val="0075636C"/>
    <w:rsid w:val="00756CC6"/>
    <w:rsid w:val="00756CD5"/>
    <w:rsid w:val="0076019D"/>
    <w:rsid w:val="007610FF"/>
    <w:rsid w:val="00762309"/>
    <w:rsid w:val="00763BCD"/>
    <w:rsid w:val="00763EA7"/>
    <w:rsid w:val="00766E1E"/>
    <w:rsid w:val="00767DDB"/>
    <w:rsid w:val="00767FB1"/>
    <w:rsid w:val="00767FBA"/>
    <w:rsid w:val="00770041"/>
    <w:rsid w:val="00770455"/>
    <w:rsid w:val="00770E72"/>
    <w:rsid w:val="0077270C"/>
    <w:rsid w:val="0077586F"/>
    <w:rsid w:val="00775FB0"/>
    <w:rsid w:val="00776220"/>
    <w:rsid w:val="007763FE"/>
    <w:rsid w:val="00777A90"/>
    <w:rsid w:val="00780383"/>
    <w:rsid w:val="00781E08"/>
    <w:rsid w:val="00785E38"/>
    <w:rsid w:val="007865E7"/>
    <w:rsid w:val="00786A22"/>
    <w:rsid w:val="00787014"/>
    <w:rsid w:val="00791E40"/>
    <w:rsid w:val="00792140"/>
    <w:rsid w:val="00792EA4"/>
    <w:rsid w:val="007965C3"/>
    <w:rsid w:val="007973E8"/>
    <w:rsid w:val="007A0075"/>
    <w:rsid w:val="007A2AD0"/>
    <w:rsid w:val="007A5732"/>
    <w:rsid w:val="007A6059"/>
    <w:rsid w:val="007A6327"/>
    <w:rsid w:val="007A75DC"/>
    <w:rsid w:val="007A7BF1"/>
    <w:rsid w:val="007A7FD2"/>
    <w:rsid w:val="007B3075"/>
    <w:rsid w:val="007C0CC0"/>
    <w:rsid w:val="007C0CFD"/>
    <w:rsid w:val="007C18FE"/>
    <w:rsid w:val="007C2D3F"/>
    <w:rsid w:val="007C4667"/>
    <w:rsid w:val="007C73D0"/>
    <w:rsid w:val="007C7E00"/>
    <w:rsid w:val="007D0333"/>
    <w:rsid w:val="007D083E"/>
    <w:rsid w:val="007D2E02"/>
    <w:rsid w:val="007D3460"/>
    <w:rsid w:val="007E06EE"/>
    <w:rsid w:val="007E170D"/>
    <w:rsid w:val="007E5CA9"/>
    <w:rsid w:val="007E5CE4"/>
    <w:rsid w:val="007E5EE3"/>
    <w:rsid w:val="007E67CE"/>
    <w:rsid w:val="007E6B1A"/>
    <w:rsid w:val="007E738C"/>
    <w:rsid w:val="007E767E"/>
    <w:rsid w:val="007F13DE"/>
    <w:rsid w:val="007F63E9"/>
    <w:rsid w:val="00801A6E"/>
    <w:rsid w:val="00802DB6"/>
    <w:rsid w:val="00805F8E"/>
    <w:rsid w:val="00811968"/>
    <w:rsid w:val="00815DE5"/>
    <w:rsid w:val="00816D2B"/>
    <w:rsid w:val="00817CAB"/>
    <w:rsid w:val="00817E22"/>
    <w:rsid w:val="00820625"/>
    <w:rsid w:val="00823ADC"/>
    <w:rsid w:val="00824949"/>
    <w:rsid w:val="00825C74"/>
    <w:rsid w:val="00826ABD"/>
    <w:rsid w:val="00826F62"/>
    <w:rsid w:val="00827E02"/>
    <w:rsid w:val="00833DE5"/>
    <w:rsid w:val="008344B4"/>
    <w:rsid w:val="00837DCE"/>
    <w:rsid w:val="00837E6D"/>
    <w:rsid w:val="00842ED8"/>
    <w:rsid w:val="008510F3"/>
    <w:rsid w:val="008526FD"/>
    <w:rsid w:val="008550EC"/>
    <w:rsid w:val="00860DF4"/>
    <w:rsid w:val="00864D3B"/>
    <w:rsid w:val="00866890"/>
    <w:rsid w:val="00867538"/>
    <w:rsid w:val="008701EC"/>
    <w:rsid w:val="0087060B"/>
    <w:rsid w:val="00870C0B"/>
    <w:rsid w:val="008714D8"/>
    <w:rsid w:val="00873B48"/>
    <w:rsid w:val="00874108"/>
    <w:rsid w:val="00875F0B"/>
    <w:rsid w:val="008822F3"/>
    <w:rsid w:val="00882D0A"/>
    <w:rsid w:val="008836AA"/>
    <w:rsid w:val="00885327"/>
    <w:rsid w:val="00887060"/>
    <w:rsid w:val="008874A2"/>
    <w:rsid w:val="00891083"/>
    <w:rsid w:val="008915EB"/>
    <w:rsid w:val="00891B83"/>
    <w:rsid w:val="0089734E"/>
    <w:rsid w:val="008A03A0"/>
    <w:rsid w:val="008A12D6"/>
    <w:rsid w:val="008A13BB"/>
    <w:rsid w:val="008A2683"/>
    <w:rsid w:val="008A3FA2"/>
    <w:rsid w:val="008A68E5"/>
    <w:rsid w:val="008A78D2"/>
    <w:rsid w:val="008B1B4C"/>
    <w:rsid w:val="008B6D24"/>
    <w:rsid w:val="008C07D6"/>
    <w:rsid w:val="008C1B0C"/>
    <w:rsid w:val="008C2BC1"/>
    <w:rsid w:val="008C41FD"/>
    <w:rsid w:val="008C69EA"/>
    <w:rsid w:val="008C6DFF"/>
    <w:rsid w:val="008D0F5F"/>
    <w:rsid w:val="008D30C5"/>
    <w:rsid w:val="008D3DF9"/>
    <w:rsid w:val="008D575C"/>
    <w:rsid w:val="008E0C5E"/>
    <w:rsid w:val="008E10C2"/>
    <w:rsid w:val="008E2824"/>
    <w:rsid w:val="008E33AE"/>
    <w:rsid w:val="008E5CE8"/>
    <w:rsid w:val="008E5DF5"/>
    <w:rsid w:val="008E7C7E"/>
    <w:rsid w:val="008F11F7"/>
    <w:rsid w:val="008F2736"/>
    <w:rsid w:val="008F297C"/>
    <w:rsid w:val="008F349A"/>
    <w:rsid w:val="008F7AD0"/>
    <w:rsid w:val="00901EA6"/>
    <w:rsid w:val="00902F6A"/>
    <w:rsid w:val="00904A48"/>
    <w:rsid w:val="009068CB"/>
    <w:rsid w:val="00906E9B"/>
    <w:rsid w:val="0090720A"/>
    <w:rsid w:val="00911DFF"/>
    <w:rsid w:val="0091250A"/>
    <w:rsid w:val="00912A62"/>
    <w:rsid w:val="00912D65"/>
    <w:rsid w:val="00913BB9"/>
    <w:rsid w:val="00924353"/>
    <w:rsid w:val="00924C03"/>
    <w:rsid w:val="00925035"/>
    <w:rsid w:val="0092534C"/>
    <w:rsid w:val="0093269E"/>
    <w:rsid w:val="00933256"/>
    <w:rsid w:val="009345EF"/>
    <w:rsid w:val="00936FCE"/>
    <w:rsid w:val="00937754"/>
    <w:rsid w:val="00942F85"/>
    <w:rsid w:val="00945EA1"/>
    <w:rsid w:val="009475E5"/>
    <w:rsid w:val="009528B4"/>
    <w:rsid w:val="00952D38"/>
    <w:rsid w:val="00953F30"/>
    <w:rsid w:val="009545CE"/>
    <w:rsid w:val="00955259"/>
    <w:rsid w:val="009569E5"/>
    <w:rsid w:val="00957695"/>
    <w:rsid w:val="00960F51"/>
    <w:rsid w:val="00962ABA"/>
    <w:rsid w:val="00963F55"/>
    <w:rsid w:val="009668F6"/>
    <w:rsid w:val="00967218"/>
    <w:rsid w:val="00970425"/>
    <w:rsid w:val="00973A35"/>
    <w:rsid w:val="009749AF"/>
    <w:rsid w:val="00974C79"/>
    <w:rsid w:val="009756D7"/>
    <w:rsid w:val="009764C8"/>
    <w:rsid w:val="00976C72"/>
    <w:rsid w:val="00977018"/>
    <w:rsid w:val="00984974"/>
    <w:rsid w:val="00987426"/>
    <w:rsid w:val="00987DCE"/>
    <w:rsid w:val="00997AAE"/>
    <w:rsid w:val="009A0ACF"/>
    <w:rsid w:val="009A27A5"/>
    <w:rsid w:val="009A3459"/>
    <w:rsid w:val="009A3653"/>
    <w:rsid w:val="009A6FE0"/>
    <w:rsid w:val="009A71D8"/>
    <w:rsid w:val="009B00BB"/>
    <w:rsid w:val="009B280A"/>
    <w:rsid w:val="009B46AE"/>
    <w:rsid w:val="009B518D"/>
    <w:rsid w:val="009C23A8"/>
    <w:rsid w:val="009C6F1B"/>
    <w:rsid w:val="009D0514"/>
    <w:rsid w:val="009D10CC"/>
    <w:rsid w:val="009D1D08"/>
    <w:rsid w:val="009D3A74"/>
    <w:rsid w:val="009D3FD2"/>
    <w:rsid w:val="009E10DE"/>
    <w:rsid w:val="009E4CE9"/>
    <w:rsid w:val="009F145F"/>
    <w:rsid w:val="009F3208"/>
    <w:rsid w:val="009F39F4"/>
    <w:rsid w:val="009F4941"/>
    <w:rsid w:val="009F4F33"/>
    <w:rsid w:val="009F5442"/>
    <w:rsid w:val="009F574D"/>
    <w:rsid w:val="009F5A9F"/>
    <w:rsid w:val="009F5DDE"/>
    <w:rsid w:val="009F690D"/>
    <w:rsid w:val="009F6B56"/>
    <w:rsid w:val="009F7AA1"/>
    <w:rsid w:val="00A04FC6"/>
    <w:rsid w:val="00A05F12"/>
    <w:rsid w:val="00A0696E"/>
    <w:rsid w:val="00A078BE"/>
    <w:rsid w:val="00A13235"/>
    <w:rsid w:val="00A13538"/>
    <w:rsid w:val="00A13670"/>
    <w:rsid w:val="00A137E7"/>
    <w:rsid w:val="00A13A85"/>
    <w:rsid w:val="00A13FCF"/>
    <w:rsid w:val="00A1502E"/>
    <w:rsid w:val="00A22139"/>
    <w:rsid w:val="00A231EE"/>
    <w:rsid w:val="00A246CF"/>
    <w:rsid w:val="00A27DBB"/>
    <w:rsid w:val="00A30561"/>
    <w:rsid w:val="00A31E79"/>
    <w:rsid w:val="00A32F90"/>
    <w:rsid w:val="00A33EE7"/>
    <w:rsid w:val="00A35609"/>
    <w:rsid w:val="00A40640"/>
    <w:rsid w:val="00A43776"/>
    <w:rsid w:val="00A43F47"/>
    <w:rsid w:val="00A46307"/>
    <w:rsid w:val="00A46D25"/>
    <w:rsid w:val="00A51AA8"/>
    <w:rsid w:val="00A52464"/>
    <w:rsid w:val="00A534F7"/>
    <w:rsid w:val="00A53C56"/>
    <w:rsid w:val="00A57A31"/>
    <w:rsid w:val="00A61514"/>
    <w:rsid w:val="00A62D17"/>
    <w:rsid w:val="00A6461D"/>
    <w:rsid w:val="00A66910"/>
    <w:rsid w:val="00A669EE"/>
    <w:rsid w:val="00A66FB7"/>
    <w:rsid w:val="00A674E5"/>
    <w:rsid w:val="00A70ED1"/>
    <w:rsid w:val="00A71B67"/>
    <w:rsid w:val="00A731CC"/>
    <w:rsid w:val="00A73859"/>
    <w:rsid w:val="00A74A1C"/>
    <w:rsid w:val="00A76461"/>
    <w:rsid w:val="00A770F4"/>
    <w:rsid w:val="00A81D34"/>
    <w:rsid w:val="00A905A6"/>
    <w:rsid w:val="00A92930"/>
    <w:rsid w:val="00A93358"/>
    <w:rsid w:val="00A96081"/>
    <w:rsid w:val="00A97378"/>
    <w:rsid w:val="00A97DFB"/>
    <w:rsid w:val="00AA04CE"/>
    <w:rsid w:val="00AA18A7"/>
    <w:rsid w:val="00AA1F39"/>
    <w:rsid w:val="00AA28AB"/>
    <w:rsid w:val="00AA64EF"/>
    <w:rsid w:val="00AA65C8"/>
    <w:rsid w:val="00AA7941"/>
    <w:rsid w:val="00AB0A77"/>
    <w:rsid w:val="00AB2B8E"/>
    <w:rsid w:val="00AB48F2"/>
    <w:rsid w:val="00AB4B48"/>
    <w:rsid w:val="00AB6926"/>
    <w:rsid w:val="00AB7304"/>
    <w:rsid w:val="00AC23A1"/>
    <w:rsid w:val="00AC5813"/>
    <w:rsid w:val="00AC5BCC"/>
    <w:rsid w:val="00AC6DA3"/>
    <w:rsid w:val="00AC7421"/>
    <w:rsid w:val="00AD195B"/>
    <w:rsid w:val="00AD21A4"/>
    <w:rsid w:val="00AD3D18"/>
    <w:rsid w:val="00AD4C1E"/>
    <w:rsid w:val="00AD7448"/>
    <w:rsid w:val="00AE05C5"/>
    <w:rsid w:val="00AE77CD"/>
    <w:rsid w:val="00AF0597"/>
    <w:rsid w:val="00AF1758"/>
    <w:rsid w:val="00AF48CF"/>
    <w:rsid w:val="00AF4C87"/>
    <w:rsid w:val="00B00971"/>
    <w:rsid w:val="00B0640C"/>
    <w:rsid w:val="00B06DB7"/>
    <w:rsid w:val="00B075CD"/>
    <w:rsid w:val="00B079D1"/>
    <w:rsid w:val="00B1201A"/>
    <w:rsid w:val="00B12D8D"/>
    <w:rsid w:val="00B14277"/>
    <w:rsid w:val="00B230AA"/>
    <w:rsid w:val="00B2395A"/>
    <w:rsid w:val="00B2574B"/>
    <w:rsid w:val="00B2626A"/>
    <w:rsid w:val="00B332C2"/>
    <w:rsid w:val="00B34DB6"/>
    <w:rsid w:val="00B35997"/>
    <w:rsid w:val="00B41A3D"/>
    <w:rsid w:val="00B41A3E"/>
    <w:rsid w:val="00B42DCF"/>
    <w:rsid w:val="00B47FB5"/>
    <w:rsid w:val="00B50FE0"/>
    <w:rsid w:val="00B53B9C"/>
    <w:rsid w:val="00B57E05"/>
    <w:rsid w:val="00B60A41"/>
    <w:rsid w:val="00B6183F"/>
    <w:rsid w:val="00B6212D"/>
    <w:rsid w:val="00B636F8"/>
    <w:rsid w:val="00B637B7"/>
    <w:rsid w:val="00B63EC1"/>
    <w:rsid w:val="00B6642C"/>
    <w:rsid w:val="00B676DF"/>
    <w:rsid w:val="00B70F71"/>
    <w:rsid w:val="00B714D2"/>
    <w:rsid w:val="00B71736"/>
    <w:rsid w:val="00B7303A"/>
    <w:rsid w:val="00B73D3E"/>
    <w:rsid w:val="00B76814"/>
    <w:rsid w:val="00B76981"/>
    <w:rsid w:val="00B803B1"/>
    <w:rsid w:val="00B8064D"/>
    <w:rsid w:val="00B81928"/>
    <w:rsid w:val="00B81B24"/>
    <w:rsid w:val="00B82FED"/>
    <w:rsid w:val="00B83407"/>
    <w:rsid w:val="00B83F81"/>
    <w:rsid w:val="00B84333"/>
    <w:rsid w:val="00B91845"/>
    <w:rsid w:val="00B920F3"/>
    <w:rsid w:val="00B94A5C"/>
    <w:rsid w:val="00B94EFA"/>
    <w:rsid w:val="00B950D3"/>
    <w:rsid w:val="00B9661E"/>
    <w:rsid w:val="00B96ADC"/>
    <w:rsid w:val="00B97F2D"/>
    <w:rsid w:val="00BA1A71"/>
    <w:rsid w:val="00BA21DD"/>
    <w:rsid w:val="00BA4A3A"/>
    <w:rsid w:val="00BA6346"/>
    <w:rsid w:val="00BA6E7B"/>
    <w:rsid w:val="00BA7936"/>
    <w:rsid w:val="00BB087F"/>
    <w:rsid w:val="00BB16F8"/>
    <w:rsid w:val="00BB196B"/>
    <w:rsid w:val="00BB2B09"/>
    <w:rsid w:val="00BB2F12"/>
    <w:rsid w:val="00BB3F55"/>
    <w:rsid w:val="00BB5538"/>
    <w:rsid w:val="00BB5939"/>
    <w:rsid w:val="00BB6FE2"/>
    <w:rsid w:val="00BB737D"/>
    <w:rsid w:val="00BB7C1E"/>
    <w:rsid w:val="00BC0402"/>
    <w:rsid w:val="00BC39DB"/>
    <w:rsid w:val="00BC502C"/>
    <w:rsid w:val="00BD077C"/>
    <w:rsid w:val="00BD0DC1"/>
    <w:rsid w:val="00BD1237"/>
    <w:rsid w:val="00BD296F"/>
    <w:rsid w:val="00BD4214"/>
    <w:rsid w:val="00BD7977"/>
    <w:rsid w:val="00BE5D8F"/>
    <w:rsid w:val="00BE6906"/>
    <w:rsid w:val="00BF011D"/>
    <w:rsid w:val="00BF3A11"/>
    <w:rsid w:val="00BF6323"/>
    <w:rsid w:val="00BF6542"/>
    <w:rsid w:val="00BF7DBB"/>
    <w:rsid w:val="00C0239C"/>
    <w:rsid w:val="00C02DE2"/>
    <w:rsid w:val="00C04662"/>
    <w:rsid w:val="00C04719"/>
    <w:rsid w:val="00C060A6"/>
    <w:rsid w:val="00C060FF"/>
    <w:rsid w:val="00C1134E"/>
    <w:rsid w:val="00C122D6"/>
    <w:rsid w:val="00C17CF2"/>
    <w:rsid w:val="00C21944"/>
    <w:rsid w:val="00C22553"/>
    <w:rsid w:val="00C239D3"/>
    <w:rsid w:val="00C24ECC"/>
    <w:rsid w:val="00C30DEA"/>
    <w:rsid w:val="00C313F0"/>
    <w:rsid w:val="00C338AE"/>
    <w:rsid w:val="00C3582E"/>
    <w:rsid w:val="00C42358"/>
    <w:rsid w:val="00C44126"/>
    <w:rsid w:val="00C45321"/>
    <w:rsid w:val="00C46B9C"/>
    <w:rsid w:val="00C4711D"/>
    <w:rsid w:val="00C475D1"/>
    <w:rsid w:val="00C47B70"/>
    <w:rsid w:val="00C51F07"/>
    <w:rsid w:val="00C5232F"/>
    <w:rsid w:val="00C53876"/>
    <w:rsid w:val="00C53A67"/>
    <w:rsid w:val="00C55D0A"/>
    <w:rsid w:val="00C55DC9"/>
    <w:rsid w:val="00C56416"/>
    <w:rsid w:val="00C62A73"/>
    <w:rsid w:val="00C62B23"/>
    <w:rsid w:val="00C62E8B"/>
    <w:rsid w:val="00C664FD"/>
    <w:rsid w:val="00C6692B"/>
    <w:rsid w:val="00C6724F"/>
    <w:rsid w:val="00C67ADB"/>
    <w:rsid w:val="00C73D37"/>
    <w:rsid w:val="00C74DA4"/>
    <w:rsid w:val="00C7510F"/>
    <w:rsid w:val="00C75C82"/>
    <w:rsid w:val="00C77F2B"/>
    <w:rsid w:val="00C91722"/>
    <w:rsid w:val="00C9250B"/>
    <w:rsid w:val="00C9329A"/>
    <w:rsid w:val="00C936CA"/>
    <w:rsid w:val="00C94E09"/>
    <w:rsid w:val="00C970E0"/>
    <w:rsid w:val="00CA1563"/>
    <w:rsid w:val="00CA381B"/>
    <w:rsid w:val="00CA513B"/>
    <w:rsid w:val="00CA7270"/>
    <w:rsid w:val="00CB0194"/>
    <w:rsid w:val="00CB0E34"/>
    <w:rsid w:val="00CB452D"/>
    <w:rsid w:val="00CB6293"/>
    <w:rsid w:val="00CB7733"/>
    <w:rsid w:val="00CB7A26"/>
    <w:rsid w:val="00CC01D8"/>
    <w:rsid w:val="00CC198C"/>
    <w:rsid w:val="00CC410C"/>
    <w:rsid w:val="00CC7B8A"/>
    <w:rsid w:val="00CC7C29"/>
    <w:rsid w:val="00CD2E14"/>
    <w:rsid w:val="00CD6AA8"/>
    <w:rsid w:val="00CD76B8"/>
    <w:rsid w:val="00CE02D5"/>
    <w:rsid w:val="00CE0799"/>
    <w:rsid w:val="00CE0C9F"/>
    <w:rsid w:val="00CE0EB9"/>
    <w:rsid w:val="00CE1168"/>
    <w:rsid w:val="00CE1ABC"/>
    <w:rsid w:val="00CE2CA4"/>
    <w:rsid w:val="00CE55DB"/>
    <w:rsid w:val="00CF1B35"/>
    <w:rsid w:val="00CF7B19"/>
    <w:rsid w:val="00D0136C"/>
    <w:rsid w:val="00D03C79"/>
    <w:rsid w:val="00D053ED"/>
    <w:rsid w:val="00D0567E"/>
    <w:rsid w:val="00D10D40"/>
    <w:rsid w:val="00D13824"/>
    <w:rsid w:val="00D144BD"/>
    <w:rsid w:val="00D1617A"/>
    <w:rsid w:val="00D16AA1"/>
    <w:rsid w:val="00D17CE6"/>
    <w:rsid w:val="00D2040B"/>
    <w:rsid w:val="00D212A6"/>
    <w:rsid w:val="00D2196D"/>
    <w:rsid w:val="00D2428F"/>
    <w:rsid w:val="00D301BE"/>
    <w:rsid w:val="00D32C7C"/>
    <w:rsid w:val="00D3406F"/>
    <w:rsid w:val="00D344CA"/>
    <w:rsid w:val="00D34F43"/>
    <w:rsid w:val="00D35819"/>
    <w:rsid w:val="00D4436D"/>
    <w:rsid w:val="00D44F35"/>
    <w:rsid w:val="00D47994"/>
    <w:rsid w:val="00D5109C"/>
    <w:rsid w:val="00D52EBE"/>
    <w:rsid w:val="00D53C5B"/>
    <w:rsid w:val="00D54177"/>
    <w:rsid w:val="00D54E1D"/>
    <w:rsid w:val="00D55304"/>
    <w:rsid w:val="00D6030C"/>
    <w:rsid w:val="00D6073E"/>
    <w:rsid w:val="00D61598"/>
    <w:rsid w:val="00D61B9E"/>
    <w:rsid w:val="00D62D6D"/>
    <w:rsid w:val="00D63958"/>
    <w:rsid w:val="00D646A5"/>
    <w:rsid w:val="00D64D8D"/>
    <w:rsid w:val="00D676AB"/>
    <w:rsid w:val="00D725EC"/>
    <w:rsid w:val="00D728B6"/>
    <w:rsid w:val="00D73872"/>
    <w:rsid w:val="00D74406"/>
    <w:rsid w:val="00D748C1"/>
    <w:rsid w:val="00D75843"/>
    <w:rsid w:val="00D765A4"/>
    <w:rsid w:val="00D9206A"/>
    <w:rsid w:val="00D93A51"/>
    <w:rsid w:val="00D93F6E"/>
    <w:rsid w:val="00D9612C"/>
    <w:rsid w:val="00DA07BA"/>
    <w:rsid w:val="00DA0C80"/>
    <w:rsid w:val="00DA5FE5"/>
    <w:rsid w:val="00DB1EE8"/>
    <w:rsid w:val="00DB2848"/>
    <w:rsid w:val="00DB40FE"/>
    <w:rsid w:val="00DB4299"/>
    <w:rsid w:val="00DB49D5"/>
    <w:rsid w:val="00DB701F"/>
    <w:rsid w:val="00DB741C"/>
    <w:rsid w:val="00DC3236"/>
    <w:rsid w:val="00DC45E7"/>
    <w:rsid w:val="00DC7821"/>
    <w:rsid w:val="00DD1AE9"/>
    <w:rsid w:val="00DD583F"/>
    <w:rsid w:val="00DE021D"/>
    <w:rsid w:val="00DE0E8D"/>
    <w:rsid w:val="00DE14DB"/>
    <w:rsid w:val="00DE4899"/>
    <w:rsid w:val="00DE584F"/>
    <w:rsid w:val="00DF3020"/>
    <w:rsid w:val="00DF383E"/>
    <w:rsid w:val="00DF3D75"/>
    <w:rsid w:val="00DF4C54"/>
    <w:rsid w:val="00DF5B7A"/>
    <w:rsid w:val="00DF5C59"/>
    <w:rsid w:val="00DF65FE"/>
    <w:rsid w:val="00E01803"/>
    <w:rsid w:val="00E0184D"/>
    <w:rsid w:val="00E02913"/>
    <w:rsid w:val="00E02961"/>
    <w:rsid w:val="00E02F55"/>
    <w:rsid w:val="00E055D3"/>
    <w:rsid w:val="00E06992"/>
    <w:rsid w:val="00E13BAB"/>
    <w:rsid w:val="00E14444"/>
    <w:rsid w:val="00E15A9B"/>
    <w:rsid w:val="00E15D9A"/>
    <w:rsid w:val="00E21527"/>
    <w:rsid w:val="00E23115"/>
    <w:rsid w:val="00E252F3"/>
    <w:rsid w:val="00E26263"/>
    <w:rsid w:val="00E273F0"/>
    <w:rsid w:val="00E33845"/>
    <w:rsid w:val="00E33A29"/>
    <w:rsid w:val="00E33B96"/>
    <w:rsid w:val="00E3443C"/>
    <w:rsid w:val="00E3596F"/>
    <w:rsid w:val="00E36898"/>
    <w:rsid w:val="00E4343C"/>
    <w:rsid w:val="00E43844"/>
    <w:rsid w:val="00E458B3"/>
    <w:rsid w:val="00E516C9"/>
    <w:rsid w:val="00E5186A"/>
    <w:rsid w:val="00E56AAA"/>
    <w:rsid w:val="00E6092E"/>
    <w:rsid w:val="00E61072"/>
    <w:rsid w:val="00E6162D"/>
    <w:rsid w:val="00E61BB2"/>
    <w:rsid w:val="00E646D4"/>
    <w:rsid w:val="00E71770"/>
    <w:rsid w:val="00E72637"/>
    <w:rsid w:val="00E7310A"/>
    <w:rsid w:val="00E7591A"/>
    <w:rsid w:val="00E75B00"/>
    <w:rsid w:val="00E7727A"/>
    <w:rsid w:val="00E77D96"/>
    <w:rsid w:val="00E83203"/>
    <w:rsid w:val="00E835FA"/>
    <w:rsid w:val="00E8468E"/>
    <w:rsid w:val="00E922C0"/>
    <w:rsid w:val="00E927D4"/>
    <w:rsid w:val="00E9385F"/>
    <w:rsid w:val="00E943A3"/>
    <w:rsid w:val="00E94A2E"/>
    <w:rsid w:val="00E94A4A"/>
    <w:rsid w:val="00E94C69"/>
    <w:rsid w:val="00E94FD6"/>
    <w:rsid w:val="00E95BC1"/>
    <w:rsid w:val="00EA07E8"/>
    <w:rsid w:val="00EA1225"/>
    <w:rsid w:val="00EA227C"/>
    <w:rsid w:val="00EA2B55"/>
    <w:rsid w:val="00EA4410"/>
    <w:rsid w:val="00EA69AC"/>
    <w:rsid w:val="00EA7F70"/>
    <w:rsid w:val="00EB7FE9"/>
    <w:rsid w:val="00EC1ECC"/>
    <w:rsid w:val="00EC38D8"/>
    <w:rsid w:val="00EC3AEA"/>
    <w:rsid w:val="00EC6414"/>
    <w:rsid w:val="00EC735A"/>
    <w:rsid w:val="00EC7F6C"/>
    <w:rsid w:val="00ED1550"/>
    <w:rsid w:val="00ED2226"/>
    <w:rsid w:val="00ED233D"/>
    <w:rsid w:val="00ED2884"/>
    <w:rsid w:val="00ED3F40"/>
    <w:rsid w:val="00ED6195"/>
    <w:rsid w:val="00EE4BF1"/>
    <w:rsid w:val="00EE73E8"/>
    <w:rsid w:val="00EE78B9"/>
    <w:rsid w:val="00EF032B"/>
    <w:rsid w:val="00EF1862"/>
    <w:rsid w:val="00EF1E2A"/>
    <w:rsid w:val="00EF21BB"/>
    <w:rsid w:val="00EF28BA"/>
    <w:rsid w:val="00EF2DAE"/>
    <w:rsid w:val="00EF3789"/>
    <w:rsid w:val="00EF47EA"/>
    <w:rsid w:val="00EF4C44"/>
    <w:rsid w:val="00EF5EF7"/>
    <w:rsid w:val="00F04ADE"/>
    <w:rsid w:val="00F05865"/>
    <w:rsid w:val="00F06CBB"/>
    <w:rsid w:val="00F108AD"/>
    <w:rsid w:val="00F11368"/>
    <w:rsid w:val="00F11570"/>
    <w:rsid w:val="00F1261E"/>
    <w:rsid w:val="00F12E69"/>
    <w:rsid w:val="00F21CEC"/>
    <w:rsid w:val="00F2295B"/>
    <w:rsid w:val="00F23B93"/>
    <w:rsid w:val="00F30BFC"/>
    <w:rsid w:val="00F31CC0"/>
    <w:rsid w:val="00F32AEC"/>
    <w:rsid w:val="00F34DE3"/>
    <w:rsid w:val="00F3738E"/>
    <w:rsid w:val="00F37B3F"/>
    <w:rsid w:val="00F37E48"/>
    <w:rsid w:val="00F40379"/>
    <w:rsid w:val="00F40D96"/>
    <w:rsid w:val="00F42C98"/>
    <w:rsid w:val="00F43CEE"/>
    <w:rsid w:val="00F45879"/>
    <w:rsid w:val="00F474B5"/>
    <w:rsid w:val="00F5171E"/>
    <w:rsid w:val="00F5243E"/>
    <w:rsid w:val="00F537C4"/>
    <w:rsid w:val="00F57660"/>
    <w:rsid w:val="00F65441"/>
    <w:rsid w:val="00F65956"/>
    <w:rsid w:val="00F65B8F"/>
    <w:rsid w:val="00F6627D"/>
    <w:rsid w:val="00F67BF9"/>
    <w:rsid w:val="00F70C88"/>
    <w:rsid w:val="00F728D6"/>
    <w:rsid w:val="00F731CF"/>
    <w:rsid w:val="00F7356A"/>
    <w:rsid w:val="00F7470E"/>
    <w:rsid w:val="00F7746E"/>
    <w:rsid w:val="00F8003A"/>
    <w:rsid w:val="00F822A2"/>
    <w:rsid w:val="00F84031"/>
    <w:rsid w:val="00F86DE9"/>
    <w:rsid w:val="00F86E3F"/>
    <w:rsid w:val="00F90445"/>
    <w:rsid w:val="00F924E9"/>
    <w:rsid w:val="00F9302B"/>
    <w:rsid w:val="00FA0B10"/>
    <w:rsid w:val="00FA206E"/>
    <w:rsid w:val="00FA2EA5"/>
    <w:rsid w:val="00FA3349"/>
    <w:rsid w:val="00FA4548"/>
    <w:rsid w:val="00FB09F9"/>
    <w:rsid w:val="00FB39A9"/>
    <w:rsid w:val="00FB4832"/>
    <w:rsid w:val="00FB539C"/>
    <w:rsid w:val="00FB5EBA"/>
    <w:rsid w:val="00FC1C2C"/>
    <w:rsid w:val="00FC3292"/>
    <w:rsid w:val="00FC4117"/>
    <w:rsid w:val="00FC786B"/>
    <w:rsid w:val="00FD0616"/>
    <w:rsid w:val="00FD2A18"/>
    <w:rsid w:val="00FD4D62"/>
    <w:rsid w:val="00FD57EC"/>
    <w:rsid w:val="00FD77F5"/>
    <w:rsid w:val="00FD7FA1"/>
    <w:rsid w:val="00FE1744"/>
    <w:rsid w:val="00FE1963"/>
    <w:rsid w:val="00FE32E6"/>
    <w:rsid w:val="00FF2378"/>
    <w:rsid w:val="00FF54BF"/>
    <w:rsid w:val="00FF573B"/>
    <w:rsid w:val="00FF597E"/>
    <w:rsid w:val="00FF5DC4"/>
    <w:rsid w:val="00FF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BCA7CBC"/>
  <w14:defaultImageDpi w14:val="330"/>
  <w15:docId w15:val="{AE7E9F03-948D-406F-A2DE-BCA5EB423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MS Mincho" w:hAnsi="Cambria" w:cs="Times New Roman"/>
        <w:lang w:val="en-AU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3F47"/>
    <w:pPr>
      <w:spacing w:after="120" w:line="276" w:lineRule="auto"/>
    </w:pPr>
    <w:rPr>
      <w:rFonts w:ascii="Gill Sans MT" w:hAnsi="Gill Sans MT"/>
      <w:color w:val="4C5148" w:themeColor="text2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39FD"/>
    <w:pPr>
      <w:keepNext/>
      <w:keepLines/>
      <w:numPr>
        <w:numId w:val="18"/>
      </w:numPr>
      <w:spacing w:before="360"/>
      <w:outlineLvl w:val="0"/>
    </w:pPr>
    <w:rPr>
      <w:rFonts w:eastAsia="MS Gothic"/>
      <w:bCs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39FD"/>
    <w:pPr>
      <w:keepNext/>
      <w:keepLines/>
      <w:numPr>
        <w:ilvl w:val="1"/>
        <w:numId w:val="18"/>
      </w:numPr>
      <w:spacing w:before="200"/>
      <w:ind w:left="0"/>
      <w:outlineLvl w:val="1"/>
    </w:pPr>
    <w:rPr>
      <w:rFonts w:eastAsia="MS Gothic"/>
      <w:b/>
      <w:bCs/>
      <w:color w:val="BC8A2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D8D"/>
    <w:pPr>
      <w:outlineLvl w:val="2"/>
    </w:pPr>
    <w:rPr>
      <w:b/>
      <w:bCs/>
    </w:rPr>
  </w:style>
  <w:style w:type="paragraph" w:styleId="Heading4">
    <w:name w:val="heading 4"/>
    <w:next w:val="Normal"/>
    <w:link w:val="Heading4Char"/>
    <w:uiPriority w:val="9"/>
    <w:unhideWhenUsed/>
    <w:rsid w:val="006F6F69"/>
    <w:pPr>
      <w:keepNext/>
      <w:keepLines/>
      <w:outlineLvl w:val="3"/>
    </w:pPr>
    <w:rPr>
      <w:rFonts w:ascii="Gill Sans MT" w:eastAsiaTheme="majorEastAsia" w:hAnsi="Gill Sans MT" w:cstheme="majorBidi"/>
      <w:i/>
      <w:iCs/>
      <w:color w:val="BC8A28" w:themeColor="accent1"/>
      <w:sz w:val="28"/>
      <w:szCs w:val="22"/>
      <w:lang w:eastAsia="en-US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45495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C661E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45495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5D4414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772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727A"/>
    <w:rPr>
      <w:rFonts w:ascii="Gill Sans MT" w:hAnsi="Gill Sans MT"/>
      <w:b w:val="0"/>
      <w:i w:val="0"/>
      <w:color w:val="4C5148" w:themeColor="text2"/>
    </w:rPr>
  </w:style>
  <w:style w:type="paragraph" w:styleId="Footer">
    <w:name w:val="footer"/>
    <w:basedOn w:val="Normal"/>
    <w:link w:val="FooterChar"/>
    <w:uiPriority w:val="99"/>
    <w:unhideWhenUsed/>
    <w:rsid w:val="00E772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727A"/>
    <w:rPr>
      <w:rFonts w:ascii="Gill Sans MT" w:hAnsi="Gill Sans MT"/>
      <w:b w:val="0"/>
      <w:i w:val="0"/>
      <w:color w:val="4C5148" w:themeColor="text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727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E7727A"/>
    <w:rPr>
      <w:rFonts w:ascii="Lucida Grande" w:hAnsi="Lucida Grande"/>
      <w:sz w:val="18"/>
      <w:szCs w:val="18"/>
    </w:rPr>
  </w:style>
  <w:style w:type="paragraph" w:styleId="NoSpacing">
    <w:name w:val="No Spacing"/>
    <w:basedOn w:val="Normal"/>
    <w:uiPriority w:val="1"/>
    <w:rsid w:val="00E7727A"/>
  </w:style>
  <w:style w:type="paragraph" w:customStyle="1" w:styleId="BodyCopy">
    <w:name w:val="Body Copy"/>
    <w:basedOn w:val="Normal"/>
    <w:uiPriority w:val="99"/>
    <w:rsid w:val="009668F6"/>
    <w:pPr>
      <w:widowControl w:val="0"/>
      <w:tabs>
        <w:tab w:val="left" w:pos="580"/>
      </w:tabs>
      <w:autoSpaceDE w:val="0"/>
      <w:autoSpaceDN w:val="0"/>
      <w:adjustRightInd w:val="0"/>
      <w:textAlignment w:val="center"/>
    </w:pPr>
    <w:rPr>
      <w:rFonts w:ascii="GillSansMT" w:hAnsi="GillSansMT" w:cs="GillSansMT"/>
    </w:rPr>
  </w:style>
  <w:style w:type="character" w:customStyle="1" w:styleId="Heading5Char">
    <w:name w:val="Heading 5 Char"/>
    <w:basedOn w:val="DefaultParagraphFont"/>
    <w:link w:val="Heading5"/>
    <w:uiPriority w:val="9"/>
    <w:rsid w:val="00454958"/>
    <w:rPr>
      <w:rFonts w:asciiTheme="majorHAnsi" w:eastAsiaTheme="majorEastAsia" w:hAnsiTheme="majorHAnsi" w:cstheme="majorBidi"/>
      <w:b w:val="0"/>
      <w:i w:val="0"/>
      <w:color w:val="8C661E" w:themeColor="accent1" w:themeShade="BF"/>
      <w:sz w:val="22"/>
      <w:szCs w:val="22"/>
      <w:lang w:eastAsia="en-US"/>
    </w:rPr>
  </w:style>
  <w:style w:type="paragraph" w:customStyle="1" w:styleId="Bulletlist">
    <w:name w:val="Bullet list"/>
    <w:basedOn w:val="BodyCopy"/>
    <w:uiPriority w:val="99"/>
    <w:qFormat/>
    <w:rsid w:val="00F67BF9"/>
    <w:pPr>
      <w:numPr>
        <w:numId w:val="3"/>
      </w:numPr>
      <w:spacing w:line="240" w:lineRule="atLeast"/>
      <w:ind w:left="357" w:hanging="357"/>
      <w:contextualSpacing/>
    </w:pPr>
  </w:style>
  <w:style w:type="character" w:customStyle="1" w:styleId="Heading2Char">
    <w:name w:val="Heading 2 Char"/>
    <w:link w:val="Heading2"/>
    <w:uiPriority w:val="9"/>
    <w:rsid w:val="002F39FD"/>
    <w:rPr>
      <w:rFonts w:ascii="Gill Sans MT" w:eastAsia="MS Gothic" w:hAnsi="Gill Sans MT"/>
      <w:b/>
      <w:bCs/>
      <w:color w:val="BC8A28" w:themeColor="accent1"/>
      <w:sz w:val="26"/>
      <w:szCs w:val="26"/>
      <w:lang w:eastAsia="en-US"/>
    </w:rPr>
  </w:style>
  <w:style w:type="character" w:customStyle="1" w:styleId="Heading1Char">
    <w:name w:val="Heading 1 Char"/>
    <w:link w:val="Heading1"/>
    <w:uiPriority w:val="9"/>
    <w:rsid w:val="002F39FD"/>
    <w:rPr>
      <w:rFonts w:ascii="Gill Sans MT" w:eastAsia="MS Gothic" w:hAnsi="Gill Sans MT"/>
      <w:bCs/>
      <w:color w:val="4C5148" w:themeColor="text2"/>
      <w:sz w:val="40"/>
      <w:szCs w:val="40"/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210E41"/>
    <w:rPr>
      <w:rFonts w:ascii="Gill Sans MT" w:hAnsi="Gill Sans MT"/>
      <w:b/>
      <w:i w:val="0"/>
      <w:color w:val="4C5148" w:themeColor="text2"/>
    </w:rPr>
  </w:style>
  <w:style w:type="table" w:styleId="TableGrid">
    <w:name w:val="Table Grid"/>
    <w:basedOn w:val="TableNormal"/>
    <w:uiPriority w:val="39"/>
    <w:rsid w:val="00756CC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BasicTable">
    <w:name w:val="Basic Table"/>
    <w:basedOn w:val="TableNormal"/>
    <w:uiPriority w:val="99"/>
    <w:rsid w:val="00481EB7"/>
    <w:rPr>
      <w:rFonts w:ascii="Gill Sans MT" w:hAnsi="Gill Sans MT"/>
      <w:sz w:val="22"/>
    </w:rPr>
    <w:tblPr/>
  </w:style>
  <w:style w:type="character" w:customStyle="1" w:styleId="Heading3Char">
    <w:name w:val="Heading 3 Char"/>
    <w:link w:val="Heading3"/>
    <w:uiPriority w:val="9"/>
    <w:rsid w:val="00B12D8D"/>
    <w:rPr>
      <w:rFonts w:ascii="Gill Sans MT" w:hAnsi="Gill Sans MT"/>
      <w:b/>
      <w:bCs/>
      <w:color w:val="4C5148" w:themeColor="text2"/>
      <w:sz w:val="22"/>
      <w:szCs w:val="22"/>
      <w:lang w:eastAsia="en-US"/>
    </w:rPr>
  </w:style>
  <w:style w:type="character" w:customStyle="1" w:styleId="Heading6Char">
    <w:name w:val="Heading 6 Char"/>
    <w:basedOn w:val="DefaultParagraphFont"/>
    <w:link w:val="Heading6"/>
    <w:uiPriority w:val="9"/>
    <w:rsid w:val="00454958"/>
    <w:rPr>
      <w:rFonts w:asciiTheme="majorHAnsi" w:eastAsiaTheme="majorEastAsia" w:hAnsiTheme="majorHAnsi" w:cstheme="majorBidi"/>
      <w:b w:val="0"/>
      <w:i w:val="0"/>
      <w:color w:val="5D4414" w:themeColor="accent1" w:themeShade="7F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0E41"/>
    <w:pPr>
      <w:spacing w:before="240" w:after="0"/>
      <w:outlineLvl w:val="9"/>
    </w:pPr>
    <w:rPr>
      <w:rFonts w:eastAsiaTheme="majorEastAsia" w:cstheme="majorBidi"/>
      <w:bCs w:val="0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6F6F69"/>
    <w:rPr>
      <w:rFonts w:ascii="Gill Sans MT" w:eastAsiaTheme="majorEastAsia" w:hAnsi="Gill Sans MT" w:cstheme="majorBidi"/>
      <w:b w:val="0"/>
      <w:i/>
      <w:iCs/>
      <w:color w:val="BC8A28" w:themeColor="accent1"/>
      <w:sz w:val="28"/>
      <w:szCs w:val="22"/>
      <w:lang w:eastAsia="en-US"/>
    </w:rPr>
  </w:style>
  <w:style w:type="paragraph" w:styleId="BlockText">
    <w:name w:val="Block Text"/>
    <w:basedOn w:val="Normal"/>
    <w:uiPriority w:val="99"/>
    <w:semiHidden/>
    <w:unhideWhenUsed/>
    <w:rsid w:val="00210E41"/>
    <w:pPr>
      <w:pBdr>
        <w:top w:val="single" w:sz="2" w:space="10" w:color="BC8A28" w:themeColor="accent1"/>
        <w:left w:val="single" w:sz="2" w:space="10" w:color="BC8A28" w:themeColor="accent1"/>
        <w:bottom w:val="single" w:sz="2" w:space="10" w:color="BC8A28" w:themeColor="accent1"/>
        <w:right w:val="single" w:sz="2" w:space="10" w:color="BC8A28" w:themeColor="accent1"/>
      </w:pBdr>
      <w:ind w:left="1152" w:right="1152"/>
    </w:pPr>
    <w:rPr>
      <w:rFonts w:eastAsiaTheme="minorEastAsia" w:cstheme="minorBidi"/>
      <w:iCs/>
      <w:color w:val="BC8A28" w:themeColor="accent1"/>
    </w:rPr>
  </w:style>
  <w:style w:type="paragraph" w:styleId="ListParagraph">
    <w:name w:val="List Paragraph"/>
    <w:aliases w:val="Numbered list"/>
    <w:basedOn w:val="Normal"/>
    <w:link w:val="ListParagraphChar"/>
    <w:uiPriority w:val="34"/>
    <w:qFormat/>
    <w:rsid w:val="00F67BF9"/>
    <w:pPr>
      <w:numPr>
        <w:numId w:val="2"/>
      </w:numPr>
      <w:ind w:left="357" w:hanging="357"/>
      <w:contextualSpacing/>
    </w:pPr>
  </w:style>
  <w:style w:type="character" w:customStyle="1" w:styleId="apple-converted-space">
    <w:name w:val="apple-converted-space"/>
    <w:basedOn w:val="DefaultParagraphFont"/>
    <w:rsid w:val="00210E41"/>
    <w:rPr>
      <w:rFonts w:ascii="Gill Sans MT" w:hAnsi="Gill Sans MT"/>
      <w:b w:val="0"/>
      <w:i w:val="0"/>
      <w:color w:val="4C5148" w:themeColor="text2"/>
    </w:rPr>
  </w:style>
  <w:style w:type="paragraph" w:styleId="TOC1">
    <w:name w:val="toc 1"/>
    <w:basedOn w:val="Normal"/>
    <w:next w:val="Normal"/>
    <w:autoRedefine/>
    <w:uiPriority w:val="39"/>
    <w:unhideWhenUsed/>
    <w:rsid w:val="002039A5"/>
    <w:pPr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2039A5"/>
    <w:pPr>
      <w:spacing w:after="100"/>
      <w:ind w:left="440"/>
    </w:pPr>
  </w:style>
  <w:style w:type="paragraph" w:styleId="TOC2">
    <w:name w:val="toc 2"/>
    <w:basedOn w:val="Normal"/>
    <w:next w:val="Normal"/>
    <w:autoRedefine/>
    <w:uiPriority w:val="39"/>
    <w:unhideWhenUsed/>
    <w:rsid w:val="002039A5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EC7F6C"/>
    <w:rPr>
      <w:rFonts w:ascii="Gill Sans MT" w:hAnsi="Gill Sans MT"/>
      <w:b w:val="0"/>
      <w:i w:val="0"/>
      <w:color w:val="004F6B" w:themeColor="accent3"/>
      <w:sz w:val="22"/>
      <w:u w:val="single"/>
    </w:rPr>
  </w:style>
  <w:style w:type="paragraph" w:customStyle="1" w:styleId="CaptionsNotes">
    <w:name w:val="Captions &amp; Notes"/>
    <w:basedOn w:val="Normal"/>
    <w:qFormat/>
    <w:rsid w:val="00F67BF9"/>
    <w:pPr>
      <w:spacing w:before="120" w:after="240"/>
    </w:pPr>
    <w:rPr>
      <w:i/>
      <w:sz w:val="18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210E41"/>
    <w:rPr>
      <w:sz w:val="26"/>
      <w:szCs w:val="2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210E41"/>
    <w:rPr>
      <w:rFonts w:ascii="Gill Sans MT" w:hAnsi="Gill Sans MT"/>
      <w:b w:val="0"/>
      <w:i w:val="0"/>
      <w:color w:val="32362F"/>
      <w:sz w:val="26"/>
      <w:szCs w:val="26"/>
      <w:lang w:eastAsia="en-US"/>
    </w:rPr>
  </w:style>
  <w:style w:type="paragraph" w:styleId="EnvelopeAddress">
    <w:name w:val="envelope address"/>
    <w:basedOn w:val="Normal"/>
    <w:uiPriority w:val="99"/>
    <w:semiHidden/>
    <w:unhideWhenUsed/>
    <w:rsid w:val="00210E41"/>
    <w:pPr>
      <w:framePr w:w="7920" w:h="1980" w:hRule="exact" w:hSpace="180" w:wrap="auto" w:hAnchor="page" w:xAlign="center" w:yAlign="bottom"/>
      <w:ind w:left="2880"/>
    </w:pPr>
    <w:rPr>
      <w:rFonts w:eastAsiaTheme="majorEastAsia" w:cstheme="majorBidi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10E4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0E41"/>
    <w:rPr>
      <w:rFonts w:ascii="Gill Sans MT" w:hAnsi="Gill Sans MT"/>
      <w:b w:val="0"/>
      <w:i w:val="0"/>
      <w:color w:val="32362F"/>
      <w:lang w:eastAsia="en-US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210E41"/>
    <w:pPr>
      <w:ind w:left="22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210E41"/>
    <w:rPr>
      <w:rFonts w:eastAsiaTheme="majorEastAsia" w:cstheme="majorBidi"/>
      <w:b/>
      <w:bCs/>
    </w:rPr>
  </w:style>
  <w:style w:type="paragraph" w:styleId="MacroText">
    <w:name w:val="macro"/>
    <w:link w:val="MacroTextChar"/>
    <w:uiPriority w:val="99"/>
    <w:semiHidden/>
    <w:unhideWhenUsed/>
    <w:rsid w:val="00210E4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Gill Sans MT" w:hAnsi="Gill Sans MT" w:cs="Consolas"/>
      <w:color w:val="32362F"/>
      <w:lang w:eastAsia="en-U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210E41"/>
    <w:rPr>
      <w:rFonts w:ascii="Gill Sans MT" w:hAnsi="Gill Sans MT" w:cs="Consolas"/>
      <w:b w:val="0"/>
      <w:i w:val="0"/>
      <w:color w:val="32362F"/>
      <w:lang w:eastAsia="en-US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210E4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eastAsiaTheme="majorEastAsia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210E41"/>
    <w:rPr>
      <w:rFonts w:ascii="Gill Sans MT" w:eastAsiaTheme="majorEastAsia" w:hAnsi="Gill Sans MT" w:cstheme="majorBidi"/>
      <w:b w:val="0"/>
      <w:i w:val="0"/>
      <w:color w:val="32362F"/>
      <w:sz w:val="24"/>
      <w:szCs w:val="24"/>
      <w:shd w:val="pct20" w:color="auto" w:fill="auto"/>
      <w:lang w:eastAsia="en-US"/>
    </w:rPr>
  </w:style>
  <w:style w:type="paragraph" w:styleId="NormalWeb">
    <w:name w:val="Normal (Web)"/>
    <w:basedOn w:val="Normal"/>
    <w:uiPriority w:val="99"/>
    <w:unhideWhenUsed/>
    <w:rsid w:val="00210E41"/>
    <w:rPr>
      <w:sz w:val="24"/>
      <w:szCs w:val="24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10E41"/>
    <w:rPr>
      <w:rFonts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10E41"/>
    <w:rPr>
      <w:rFonts w:ascii="Gill Sans MT" w:hAnsi="Gill Sans MT" w:cs="Consolas"/>
      <w:b w:val="0"/>
      <w:i w:val="0"/>
      <w:color w:val="32362F"/>
      <w:sz w:val="21"/>
      <w:szCs w:val="21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210E41"/>
    <w:rPr>
      <w:rFonts w:ascii="Gill Sans MT" w:hAnsi="Gill Sans MT"/>
      <w:b w:val="0"/>
      <w:i w:val="0"/>
      <w:color w:val="4C5148" w:themeColor="text2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210E41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210E41"/>
    <w:rPr>
      <w:rFonts w:ascii="Gill Sans MT" w:hAnsi="Gill Sans MT"/>
      <w:b w:val="0"/>
      <w:i w:val="0"/>
      <w:color w:val="32362F"/>
      <w:sz w:val="22"/>
      <w:szCs w:val="22"/>
      <w:lang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B12D8D"/>
    <w:pPr>
      <w:spacing w:after="36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12D8D"/>
    <w:rPr>
      <w:rFonts w:asciiTheme="majorHAnsi" w:eastAsiaTheme="majorEastAsia" w:hAnsiTheme="majorHAnsi" w:cstheme="majorBidi"/>
      <w:color w:val="4C5148" w:themeColor="text2"/>
      <w:spacing w:val="-10"/>
      <w:kern w:val="28"/>
      <w:sz w:val="56"/>
      <w:szCs w:val="56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874108"/>
    <w:pPr>
      <w:spacing w:after="200"/>
    </w:pPr>
    <w:rPr>
      <w:i/>
      <w:iCs/>
      <w:sz w:val="18"/>
      <w:szCs w:val="18"/>
    </w:rPr>
  </w:style>
  <w:style w:type="table" w:styleId="ListTable4-Accent1">
    <w:name w:val="List Table 4 Accent 1"/>
    <w:basedOn w:val="TableNormal"/>
    <w:uiPriority w:val="49"/>
    <w:rsid w:val="00A22139"/>
    <w:rPr>
      <w:rFonts w:ascii="Gill Sans MT" w:hAnsi="Gill Sans MT"/>
      <w:color w:val="4C5148" w:themeColor="text2"/>
      <w:sz w:val="18"/>
    </w:rPr>
    <w:tblPr>
      <w:tblStyleRowBandSize w:val="1"/>
      <w:tblStyleColBandSize w:val="1"/>
      <w:tblBorders>
        <w:top w:val="single" w:sz="2" w:space="0" w:color="4C5148" w:themeColor="text2"/>
        <w:left w:val="single" w:sz="2" w:space="0" w:color="4C5148" w:themeColor="text2"/>
        <w:bottom w:val="single" w:sz="2" w:space="0" w:color="4C5148" w:themeColor="text2"/>
        <w:right w:val="single" w:sz="2" w:space="0" w:color="4C5148" w:themeColor="text2"/>
        <w:insideH w:val="single" w:sz="2" w:space="0" w:color="4C5148" w:themeColor="text2"/>
      </w:tblBorders>
      <w:tblCellMar>
        <w:top w:w="108" w:type="dxa"/>
        <w:bottom w:w="108" w:type="dxa"/>
      </w:tblCellMar>
    </w:tblPr>
    <w:tblStylePr w:type="firstRow">
      <w:rPr>
        <w:rFonts w:ascii="Gill Sans MT" w:hAnsi="Gill Sans MT"/>
        <w:b/>
        <w:bCs/>
        <w:i w:val="0"/>
        <w:color w:val="FFFFFF" w:themeColor="background2"/>
        <w:sz w:val="18"/>
      </w:rPr>
      <w:tblPr/>
      <w:tcPr>
        <w:shd w:val="clear" w:color="auto" w:fill="939A8D" w:themeFill="text2" w:themeFillTint="99"/>
      </w:tcPr>
    </w:tblStylePr>
    <w:tblStylePr w:type="lastRow">
      <w:rPr>
        <w:b/>
        <w:bCs/>
      </w:rPr>
      <w:tblPr/>
      <w:tcPr>
        <w:tcBorders>
          <w:top w:val="double" w:sz="4" w:space="0" w:color="E1BB73" w:themeColor="accent1" w:themeTint="99"/>
        </w:tcBorders>
      </w:tcPr>
    </w:tblStylePr>
    <w:tblStylePr w:type="firstCol">
      <w:rPr>
        <w:rFonts w:ascii="Gill Sans MT" w:hAnsi="Gill Sans MT"/>
        <w:b w:val="0"/>
        <w:bCs/>
        <w:i w:val="0"/>
        <w:sz w:val="18"/>
      </w:rPr>
    </w:tblStylePr>
    <w:tblStylePr w:type="lastCol">
      <w:rPr>
        <w:b/>
        <w:bCs/>
      </w:rPr>
    </w:tblStylePr>
    <w:tblStylePr w:type="band1Horz">
      <w:rPr>
        <w:rFonts w:ascii="Gill Sans MT" w:hAnsi="Gill Sans MT"/>
        <w:b w:val="0"/>
        <w:i w:val="0"/>
        <w:sz w:val="18"/>
      </w:rPr>
      <w:tblPr/>
      <w:tcPr>
        <w:shd w:val="clear" w:color="auto" w:fill="DADDD9" w:themeFill="text2" w:themeFillTint="33"/>
      </w:tcPr>
    </w:tblStylePr>
    <w:tblStylePr w:type="band2Horz">
      <w:rPr>
        <w:rFonts w:ascii="Gill Sans MT" w:hAnsi="Gill Sans MT"/>
        <w:b w:val="0"/>
        <w:i w:val="0"/>
        <w:sz w:val="18"/>
      </w:rPr>
    </w:tblStylePr>
  </w:style>
  <w:style w:type="paragraph" w:styleId="List">
    <w:name w:val="List"/>
    <w:basedOn w:val="Normal"/>
    <w:uiPriority w:val="99"/>
    <w:unhideWhenUsed/>
    <w:rsid w:val="002F39FD"/>
    <w:pPr>
      <w:numPr>
        <w:ilvl w:val="2"/>
        <w:numId w:val="18"/>
      </w:numPr>
    </w:pPr>
  </w:style>
  <w:style w:type="paragraph" w:styleId="List2">
    <w:name w:val="List 2"/>
    <w:basedOn w:val="Normal"/>
    <w:uiPriority w:val="99"/>
    <w:unhideWhenUsed/>
    <w:rsid w:val="002F39FD"/>
    <w:pPr>
      <w:numPr>
        <w:ilvl w:val="3"/>
        <w:numId w:val="18"/>
      </w:numPr>
      <w:contextualSpacing/>
    </w:pPr>
  </w:style>
  <w:style w:type="table" w:styleId="GridTable4">
    <w:name w:val="Grid Table 4"/>
    <w:basedOn w:val="TableNormal"/>
    <w:uiPriority w:val="49"/>
    <w:rsid w:val="002F39FD"/>
    <w:tblPr>
      <w:tblStyleRowBandSize w:val="1"/>
      <w:tblStyleColBandSize w:val="1"/>
      <w:tblBorders>
        <w:top w:val="single" w:sz="4" w:space="0" w:color="939A8D" w:themeColor="text1" w:themeTint="99"/>
        <w:left w:val="single" w:sz="4" w:space="0" w:color="939A8D" w:themeColor="text1" w:themeTint="99"/>
        <w:bottom w:val="single" w:sz="4" w:space="0" w:color="939A8D" w:themeColor="text1" w:themeTint="99"/>
        <w:right w:val="single" w:sz="4" w:space="0" w:color="939A8D" w:themeColor="text1" w:themeTint="99"/>
        <w:insideH w:val="single" w:sz="4" w:space="0" w:color="939A8D" w:themeColor="text1" w:themeTint="99"/>
        <w:insideV w:val="single" w:sz="4" w:space="0" w:color="939A8D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C5148" w:themeColor="text1"/>
          <w:left w:val="single" w:sz="4" w:space="0" w:color="4C5148" w:themeColor="text1"/>
          <w:bottom w:val="single" w:sz="4" w:space="0" w:color="4C5148" w:themeColor="text1"/>
          <w:right w:val="single" w:sz="4" w:space="0" w:color="4C5148" w:themeColor="text1"/>
          <w:insideH w:val="nil"/>
          <w:insideV w:val="nil"/>
        </w:tcBorders>
        <w:shd w:val="clear" w:color="auto" w:fill="4C5148" w:themeFill="text1"/>
      </w:tcPr>
    </w:tblStylePr>
    <w:tblStylePr w:type="lastRow">
      <w:rPr>
        <w:b/>
        <w:bCs/>
      </w:rPr>
      <w:tblPr/>
      <w:tcPr>
        <w:tcBorders>
          <w:top w:val="double" w:sz="4" w:space="0" w:color="4C5148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DDD9" w:themeFill="text1" w:themeFillTint="33"/>
      </w:tcPr>
    </w:tblStylePr>
    <w:tblStylePr w:type="band1Horz">
      <w:tblPr/>
      <w:tcPr>
        <w:shd w:val="clear" w:color="auto" w:fill="DADDD9" w:themeFill="text1" w:themeFillTint="33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2F39F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F39F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F39FD"/>
    <w:rPr>
      <w:rFonts w:ascii="Gill Sans MT" w:hAnsi="Gill Sans MT"/>
      <w:color w:val="4C5148" w:themeColor="text2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F39F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F39FD"/>
    <w:rPr>
      <w:rFonts w:ascii="Gill Sans MT" w:hAnsi="Gill Sans MT"/>
      <w:b/>
      <w:bCs/>
      <w:color w:val="4C5148" w:themeColor="text2"/>
      <w:lang w:eastAsia="en-US"/>
    </w:rPr>
  </w:style>
  <w:style w:type="character" w:customStyle="1" w:styleId="ListParagraphChar">
    <w:name w:val="List Paragraph Char"/>
    <w:aliases w:val="Numbered list Char"/>
    <w:link w:val="ListParagraph"/>
    <w:uiPriority w:val="34"/>
    <w:rsid w:val="00CA381B"/>
    <w:rPr>
      <w:rFonts w:ascii="Gill Sans MT" w:hAnsi="Gill Sans MT"/>
      <w:color w:val="4C5148" w:themeColor="text2"/>
      <w:sz w:val="22"/>
      <w:szCs w:val="22"/>
      <w:lang w:eastAsia="en-US"/>
    </w:rPr>
  </w:style>
  <w:style w:type="table" w:styleId="ListTable3-Accent3">
    <w:name w:val="List Table 3 Accent 3"/>
    <w:basedOn w:val="TableNormal"/>
    <w:uiPriority w:val="48"/>
    <w:rsid w:val="004729AF"/>
    <w:tblPr>
      <w:tblStyleRowBandSize w:val="1"/>
      <w:tblStyleColBandSize w:val="1"/>
      <w:tblBorders>
        <w:top w:val="single" w:sz="4" w:space="0" w:color="004F6B" w:themeColor="accent3"/>
        <w:left w:val="single" w:sz="4" w:space="0" w:color="004F6B" w:themeColor="accent3"/>
        <w:bottom w:val="single" w:sz="4" w:space="0" w:color="004F6B" w:themeColor="accent3"/>
        <w:right w:val="single" w:sz="4" w:space="0" w:color="004F6B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4F6B" w:themeFill="accent3"/>
      </w:tcPr>
    </w:tblStylePr>
    <w:tblStylePr w:type="lastRow">
      <w:rPr>
        <w:b/>
        <w:bCs/>
      </w:rPr>
      <w:tblPr/>
      <w:tcPr>
        <w:tcBorders>
          <w:top w:val="double" w:sz="4" w:space="0" w:color="004F6B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4F6B" w:themeColor="accent3"/>
          <w:right w:val="single" w:sz="4" w:space="0" w:color="004F6B" w:themeColor="accent3"/>
        </w:tcBorders>
      </w:tcPr>
    </w:tblStylePr>
    <w:tblStylePr w:type="band1Horz">
      <w:tblPr/>
      <w:tcPr>
        <w:tcBorders>
          <w:top w:val="single" w:sz="4" w:space="0" w:color="004F6B" w:themeColor="accent3"/>
          <w:bottom w:val="single" w:sz="4" w:space="0" w:color="004F6B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4F6B" w:themeColor="accent3"/>
          <w:left w:val="nil"/>
        </w:tcBorders>
      </w:tcPr>
    </w:tblStylePr>
    <w:tblStylePr w:type="swCell">
      <w:tblPr/>
      <w:tcPr>
        <w:tcBorders>
          <w:top w:val="double" w:sz="4" w:space="0" w:color="004F6B" w:themeColor="accent3"/>
          <w:right w:val="nil"/>
        </w:tcBorders>
      </w:tcPr>
    </w:tblStylePr>
  </w:style>
  <w:style w:type="paragraph" w:styleId="Revision">
    <w:name w:val="Revision"/>
    <w:hidden/>
    <w:uiPriority w:val="99"/>
    <w:semiHidden/>
    <w:rsid w:val="00536C83"/>
    <w:rPr>
      <w:rFonts w:ascii="Gill Sans MT" w:hAnsi="Gill Sans MT"/>
      <w:color w:val="4C5148" w:themeColor="text2"/>
      <w:sz w:val="22"/>
      <w:szCs w:val="22"/>
      <w:lang w:eastAsia="en-US"/>
    </w:rPr>
  </w:style>
  <w:style w:type="paragraph" w:styleId="BodyText">
    <w:name w:val="Body Text"/>
    <w:basedOn w:val="Normal"/>
    <w:link w:val="BodyTextChar"/>
    <w:autoRedefine/>
    <w:uiPriority w:val="1"/>
    <w:unhideWhenUsed/>
    <w:qFormat/>
    <w:rsid w:val="009F3208"/>
    <w:pPr>
      <w:spacing w:before="57" w:after="0" w:line="268" w:lineRule="auto"/>
      <w:ind w:right="153"/>
      <w:contextualSpacing/>
      <w:jc w:val="both"/>
    </w:pPr>
    <w:rPr>
      <w:rFonts w:asciiTheme="minorHAnsi" w:hAnsiTheme="minorHAnsi"/>
      <w:i/>
      <w:iCs/>
      <w:color w:val="63655A"/>
      <w:sz w:val="18"/>
      <w:szCs w:val="18"/>
      <w:lang w:eastAsia="en-AU"/>
    </w:rPr>
  </w:style>
  <w:style w:type="character" w:customStyle="1" w:styleId="BodyTextChar">
    <w:name w:val="Body Text Char"/>
    <w:basedOn w:val="DefaultParagraphFont"/>
    <w:link w:val="BodyText"/>
    <w:uiPriority w:val="1"/>
    <w:rsid w:val="009F3208"/>
    <w:rPr>
      <w:rFonts w:asciiTheme="minorHAnsi" w:hAnsiTheme="minorHAnsi"/>
      <w:i/>
      <w:iCs/>
      <w:color w:val="63655A"/>
      <w:sz w:val="18"/>
      <w:szCs w:val="18"/>
      <w:lang w:eastAsia="en-AU"/>
    </w:rPr>
  </w:style>
  <w:style w:type="paragraph" w:customStyle="1" w:styleId="TableParagraph">
    <w:name w:val="Table Paragraph"/>
    <w:basedOn w:val="Normal"/>
    <w:uiPriority w:val="1"/>
    <w:qFormat/>
    <w:rsid w:val="009F3208"/>
    <w:pPr>
      <w:widowControl w:val="0"/>
      <w:autoSpaceDE w:val="0"/>
      <w:autoSpaceDN w:val="0"/>
      <w:spacing w:before="70" w:after="0" w:line="240" w:lineRule="auto"/>
      <w:ind w:left="107"/>
    </w:pPr>
    <w:rPr>
      <w:rFonts w:ascii="Calibri" w:eastAsia="Calibri" w:hAnsi="Calibri" w:cs="Calibri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25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1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7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85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38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62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5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0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79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9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23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73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57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13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67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55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73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5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96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37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21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27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29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29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40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27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4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065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77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541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43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9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530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88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98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91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38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37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48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55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58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66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L:\COMMUNICATION%20&amp;%20INFORMATION\00%20BRANDING\02%20Templates\2023%20Document%20Templates\FBA%20Report%20Template_28%20February%202023.dotx" TargetMode="External"/></Relationships>
</file>

<file path=word/theme/theme1.xml><?xml version="1.0" encoding="utf-8"?>
<a:theme xmlns:a="http://schemas.openxmlformats.org/drawingml/2006/main" name="Theme FBA Yellow">
  <a:themeElements>
    <a:clrScheme name="FBA">
      <a:dk1>
        <a:srgbClr val="4C5148"/>
      </a:dk1>
      <a:lt1>
        <a:srgbClr val="FFFFFF"/>
      </a:lt1>
      <a:dk2>
        <a:srgbClr val="4C5148"/>
      </a:dk2>
      <a:lt2>
        <a:srgbClr val="FFFFFF"/>
      </a:lt2>
      <a:accent1>
        <a:srgbClr val="BC8A28"/>
      </a:accent1>
      <a:accent2>
        <a:srgbClr val="547228"/>
      </a:accent2>
      <a:accent3>
        <a:srgbClr val="004F6B"/>
      </a:accent3>
      <a:accent4>
        <a:srgbClr val="C9A14C"/>
      </a:accent4>
      <a:accent5>
        <a:srgbClr val="D3B670"/>
      </a:accent5>
      <a:accent6>
        <a:srgbClr val="D3B670"/>
      </a:accent6>
      <a:hlink>
        <a:srgbClr val="004F6B"/>
      </a:hlink>
      <a:folHlink>
        <a:srgbClr val="4C5148"/>
      </a:folHlink>
    </a:clrScheme>
    <a:fontScheme name="Gill Sans MT">
      <a:maj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  <a:ln>
          <a:noFill/>
        </a:ln>
        <a:effectLst/>
        <a:extLst>
          <a:ext uri="{C572A759-6A51-4108-AA02-DFA0A04FC94B}">
            <ma14:wrappingTextBoxFlag xmlns="" xmlns:ma14="http://schemas.microsoft.com/office/mac/drawingml/2011/main"/>
          </a:ext>
        </a:extLst>
      </a:spPr>
      <a:bodyPr wrap="square" bIns="0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749974AEF3BC4DA80BB63F4485472E" ma:contentTypeVersion="6" ma:contentTypeDescription="Create a new document." ma:contentTypeScope="" ma:versionID="a03418009c409a4500ea82edd6fd718d">
  <xsd:schema xmlns:xsd="http://www.w3.org/2001/XMLSchema" xmlns:xs="http://www.w3.org/2001/XMLSchema" xmlns:p="http://schemas.microsoft.com/office/2006/metadata/properties" xmlns:ns2="0d2e160c-bfd0-4c19-a790-8a7d758ce34e" xmlns:ns3="2db42a41-132d-4815-b894-a4f4c6a2bdfd" targetNamespace="http://schemas.microsoft.com/office/2006/metadata/properties" ma:root="true" ma:fieldsID="558443698001b4df96ef76f364988faa" ns2:_="" ns3:_="">
    <xsd:import namespace="0d2e160c-bfd0-4c19-a790-8a7d758ce34e"/>
    <xsd:import namespace="2db42a41-132d-4815-b894-a4f4c6a2bdf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2e160c-bfd0-4c19-a790-8a7d758ce3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42a41-132d-4815-b894-a4f4c6a2bdf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221F909-AF02-D948-A641-69F61D4DCA4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17CA27-B702-4998-9D45-5E0D74DF0B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2e160c-bfd0-4c19-a790-8a7d758ce34e"/>
    <ds:schemaRef ds:uri="2db42a41-132d-4815-b894-a4f4c6a2bd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10D7103-544C-44C8-8FE9-C346DF0F5A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92890C2-9D70-4299-857D-91AF26D6BE7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FBA Report Template_28 February 2023.dotx</Template>
  <TotalTime>1</TotalTime>
  <Pages>11</Pages>
  <Words>851</Words>
  <Characters>4974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5814</CharactersWithSpaces>
  <SharedDoc>false</SharedDoc>
  <HyperlinkBase/>
  <HLinks>
    <vt:vector size="246" baseType="variant">
      <vt:variant>
        <vt:i4>105</vt:i4>
      </vt:variant>
      <vt:variant>
        <vt:i4>240</vt:i4>
      </vt:variant>
      <vt:variant>
        <vt:i4>0</vt:i4>
      </vt:variant>
      <vt:variant>
        <vt:i4>5</vt:i4>
      </vt:variant>
      <vt:variant>
        <vt:lpwstr>mailto:Tenders@fba.org.au</vt:lpwstr>
      </vt:variant>
      <vt:variant>
        <vt:lpwstr/>
      </vt:variant>
      <vt:variant>
        <vt:i4>105</vt:i4>
      </vt:variant>
      <vt:variant>
        <vt:i4>237</vt:i4>
      </vt:variant>
      <vt:variant>
        <vt:i4>0</vt:i4>
      </vt:variant>
      <vt:variant>
        <vt:i4>5</vt:i4>
      </vt:variant>
      <vt:variant>
        <vt:lpwstr>mailto:Tenders@fba.org.au</vt:lpwstr>
      </vt:variant>
      <vt:variant>
        <vt:lpwstr/>
      </vt:variant>
      <vt:variant>
        <vt:i4>1572917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_Toc174976774</vt:lpwstr>
      </vt:variant>
      <vt:variant>
        <vt:i4>1572917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_Toc174976773</vt:lpwstr>
      </vt:variant>
      <vt:variant>
        <vt:i4>1572917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_Toc174976772</vt:lpwstr>
      </vt:variant>
      <vt:variant>
        <vt:i4>1572917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_Toc174976771</vt:lpwstr>
      </vt:variant>
      <vt:variant>
        <vt:i4>1572917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_Toc174976770</vt:lpwstr>
      </vt:variant>
      <vt:variant>
        <vt:i4>1638453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_Toc174976769</vt:lpwstr>
      </vt:variant>
      <vt:variant>
        <vt:i4>1638453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_Toc174976768</vt:lpwstr>
      </vt:variant>
      <vt:variant>
        <vt:i4>1638453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_Toc174976767</vt:lpwstr>
      </vt:variant>
      <vt:variant>
        <vt:i4>1638453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_Toc174976766</vt:lpwstr>
      </vt:variant>
      <vt:variant>
        <vt:i4>1638453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_Toc174976765</vt:lpwstr>
      </vt:variant>
      <vt:variant>
        <vt:i4>1638453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_Toc174976764</vt:lpwstr>
      </vt:variant>
      <vt:variant>
        <vt:i4>1638453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_Toc174976763</vt:lpwstr>
      </vt:variant>
      <vt:variant>
        <vt:i4>1638453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_Toc174976762</vt:lpwstr>
      </vt:variant>
      <vt:variant>
        <vt:i4>1638453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_Toc174976761</vt:lpwstr>
      </vt:variant>
      <vt:variant>
        <vt:i4>1638453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_Toc174976760</vt:lpwstr>
      </vt:variant>
      <vt:variant>
        <vt:i4>1703989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_Toc174976759</vt:lpwstr>
      </vt:variant>
      <vt:variant>
        <vt:i4>1703989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_Toc174976758</vt:lpwstr>
      </vt:variant>
      <vt:variant>
        <vt:i4>1703989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_Toc174976757</vt:lpwstr>
      </vt:variant>
      <vt:variant>
        <vt:i4>1703989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_Toc174976756</vt:lpwstr>
      </vt:variant>
      <vt:variant>
        <vt:i4>1703989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_Toc174976755</vt:lpwstr>
      </vt:variant>
      <vt:variant>
        <vt:i4>1703989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_Toc174976754</vt:lpwstr>
      </vt:variant>
      <vt:variant>
        <vt:i4>1703989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_Toc174976753</vt:lpwstr>
      </vt:variant>
      <vt:variant>
        <vt:i4>1703989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_Toc174976752</vt:lpwstr>
      </vt:variant>
      <vt:variant>
        <vt:i4>1703989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_Toc174976751</vt:lpwstr>
      </vt:variant>
      <vt:variant>
        <vt:i4>1703989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_Toc174976750</vt:lpwstr>
      </vt:variant>
      <vt:variant>
        <vt:i4>1769525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_Toc174976749</vt:lpwstr>
      </vt:variant>
      <vt:variant>
        <vt:i4>1769525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_Toc174976748</vt:lpwstr>
      </vt:variant>
      <vt:variant>
        <vt:i4>1769525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_Toc174976747</vt:lpwstr>
      </vt:variant>
      <vt:variant>
        <vt:i4>1769525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_Toc174976746</vt:lpwstr>
      </vt:variant>
      <vt:variant>
        <vt:i4>1769525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_Toc174976745</vt:lpwstr>
      </vt:variant>
      <vt:variant>
        <vt:i4>1769525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_Toc174976744</vt:lpwstr>
      </vt:variant>
      <vt:variant>
        <vt:i4>1769525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_Toc174976743</vt:lpwstr>
      </vt:variant>
      <vt:variant>
        <vt:i4>1769525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_Toc174976742</vt:lpwstr>
      </vt:variant>
      <vt:variant>
        <vt:i4>1769525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_Toc174976741</vt:lpwstr>
      </vt:variant>
      <vt:variant>
        <vt:i4>1769525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_Toc174976740</vt:lpwstr>
      </vt:variant>
      <vt:variant>
        <vt:i4>1835061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_Toc174976739</vt:lpwstr>
      </vt:variant>
      <vt:variant>
        <vt:i4>1835061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_Toc174976738</vt:lpwstr>
      </vt:variant>
      <vt:variant>
        <vt:i4>1835061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_Toc174976737</vt:lpwstr>
      </vt:variant>
      <vt:variant>
        <vt:i4>1835061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_Toc174976736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Reimers</dc:creator>
  <cp:keywords/>
  <dc:description/>
  <cp:lastModifiedBy>Ben Reimers</cp:lastModifiedBy>
  <cp:revision>2</cp:revision>
  <cp:lastPrinted>2018-05-13T13:01:00Z</cp:lastPrinted>
  <dcterms:created xsi:type="dcterms:W3CDTF">2024-11-10T22:42:00Z</dcterms:created>
  <dcterms:modified xsi:type="dcterms:W3CDTF">2024-11-10T22:42:00Z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0x01010035749974AEF3BC4DA80BB63F4485472E</vt:lpwstr>
  </property>
  <property fmtid="{D5CDD505-2E9C-101B-9397-08002B2CF9AE}" pid="3" name="MediaServiceImageTags">
    <vt:lpwstr/>
  </property>
  <property fmtid="{D5CDD505-2E9C-101B-9397-08002B2CF9AE}" pid="4" name="GrammarlyDocumentId">
    <vt:lpwstr>16db08a47d35993418c1bbfe0932361ca18b1e9b1d2b9a5a4be24416a99fb507</vt:lpwstr>
  </property>
</Properties>
</file>