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EB5130" w14:textId="5192D81C" w:rsidR="00F67BF9" w:rsidRDefault="00466719" w:rsidP="00AA1F39">
      <w:pPr>
        <w:pStyle w:val="Heading1"/>
      </w:pPr>
      <w:bookmarkStart w:id="0" w:name="_Toc181879660"/>
      <w:r>
        <w:t>Part 5</w:t>
      </w:r>
      <w:r w:rsidR="002F39FD">
        <w:t xml:space="preserve">: </w:t>
      </w:r>
      <w:r>
        <w:t>Returnable Schedules</w:t>
      </w:r>
      <w:bookmarkEnd w:id="0"/>
    </w:p>
    <w:p w14:paraId="6BCF5883" w14:textId="44769D7E" w:rsidR="00EE4BF1" w:rsidRDefault="00EE4BF1" w:rsidP="00BE70E7">
      <w:pPr>
        <w:pStyle w:val="Heading2"/>
      </w:pPr>
      <w:bookmarkStart w:id="1" w:name="_Toc181879661"/>
      <w:r>
        <w:t>Tender Checklist</w:t>
      </w:r>
      <w:bookmarkEnd w:id="1"/>
    </w:p>
    <w:p w14:paraId="7EB6AFFF" w14:textId="21C510A4" w:rsidR="00C74DA4" w:rsidRDefault="00C74DA4" w:rsidP="00C74DA4">
      <w:r>
        <w:t xml:space="preserve">A conforming tender meets the requirements of the </w:t>
      </w:r>
      <w:r w:rsidR="007E67CE" w:rsidRPr="007E67CE">
        <w:t>ITT</w:t>
      </w:r>
      <w:r w:rsidRPr="007E67CE">
        <w:t xml:space="preserve"> Part 1 Section 1.</w:t>
      </w:r>
      <w:r w:rsidR="007E67CE" w:rsidRPr="007E67CE">
        <w:t>9</w:t>
      </w:r>
      <w:r>
        <w:t>. Failure to return any of the following items may result in the Tender being excluded from evaluation due to non-conformance:</w:t>
      </w:r>
    </w:p>
    <w:tbl>
      <w:tblPr>
        <w:tblStyle w:val="BasicTable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494"/>
        <w:gridCol w:w="6022"/>
        <w:gridCol w:w="3672"/>
      </w:tblGrid>
      <w:tr w:rsidR="00C74DA4" w14:paraId="04684F1D" w14:textId="77777777" w:rsidTr="00E94B3E">
        <w:tc>
          <w:tcPr>
            <w:tcW w:w="10188" w:type="dxa"/>
            <w:gridSpan w:val="3"/>
            <w:shd w:val="clear" w:color="auto" w:fill="939A8D" w:themeFill="text2" w:themeFillTint="99"/>
          </w:tcPr>
          <w:p w14:paraId="418AC9B0" w14:textId="77777777" w:rsidR="00C74DA4" w:rsidRPr="00E94B3E" w:rsidRDefault="00C74DA4" w:rsidP="00CA381B">
            <w:pPr>
              <w:spacing w:after="0"/>
              <w:rPr>
                <w:b/>
                <w:bCs/>
                <w:color w:val="FFFFFF" w:themeColor="background1"/>
              </w:rPr>
            </w:pPr>
            <w:r w:rsidRPr="00E94B3E">
              <w:rPr>
                <w:b/>
                <w:bCs/>
              </w:rPr>
              <w:t>Checklist of required attachments</w:t>
            </w:r>
          </w:p>
        </w:tc>
      </w:tr>
      <w:tr w:rsidR="00C74DA4" w14:paraId="3E4339B1" w14:textId="77777777" w:rsidTr="00E94B3E">
        <w:sdt>
          <w:sdtPr>
            <w:id w:val="-53249841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  <w:shd w:val="clear" w:color="auto" w:fill="DADDD9" w:themeFill="text2" w:themeFillTint="33"/>
              </w:tcPr>
              <w:p w14:paraId="30AFCDC6" w14:textId="77777777" w:rsidR="00C74DA4" w:rsidRDefault="00C74DA4" w:rsidP="006F2DA6">
                <w:pPr>
                  <w:spacing w:after="0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9694" w:type="dxa"/>
            <w:gridSpan w:val="2"/>
            <w:shd w:val="clear" w:color="auto" w:fill="DADDD9" w:themeFill="text2" w:themeFillTint="33"/>
          </w:tcPr>
          <w:p w14:paraId="6375EE48" w14:textId="02BDED4C" w:rsidR="00C74DA4" w:rsidRDefault="00C74DA4" w:rsidP="006F2DA6">
            <w:pPr>
              <w:spacing w:after="0"/>
            </w:pPr>
            <w:r>
              <w:t>Part 5: Returnable schedules completed in full and signed by an authorised representative of the Tender</w:t>
            </w:r>
            <w:r w:rsidR="003C4C0C">
              <w:t>er</w:t>
            </w:r>
          </w:p>
        </w:tc>
      </w:tr>
      <w:tr w:rsidR="00C74DA4" w14:paraId="0FB5FDF8" w14:textId="77777777" w:rsidTr="00B60A41">
        <w:sdt>
          <w:sdtPr>
            <w:id w:val="70344231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</w:tcPr>
              <w:p w14:paraId="3409069B" w14:textId="77777777" w:rsidR="00C74DA4" w:rsidRDefault="00C74DA4" w:rsidP="006F2DA6">
                <w:pPr>
                  <w:spacing w:after="0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6022" w:type="dxa"/>
          </w:tcPr>
          <w:p w14:paraId="594F30D7" w14:textId="77777777" w:rsidR="00C74DA4" w:rsidRDefault="00C74DA4" w:rsidP="006F2DA6">
            <w:pPr>
              <w:spacing w:after="0"/>
            </w:pPr>
            <w:r>
              <w:t>Completed Supplier Details Form</w:t>
            </w:r>
          </w:p>
        </w:tc>
        <w:tc>
          <w:tcPr>
            <w:tcW w:w="3672" w:type="dxa"/>
          </w:tcPr>
          <w:p w14:paraId="4E117B5A" w14:textId="3F52BCC0" w:rsidR="00C74DA4" w:rsidRDefault="00C74DA4" w:rsidP="006F2DA6">
            <w:pPr>
              <w:spacing w:after="0"/>
            </w:pPr>
            <w:r>
              <w:t>Schedule 1: Supplier Details Form</w:t>
            </w:r>
          </w:p>
        </w:tc>
      </w:tr>
      <w:tr w:rsidR="00C74DA4" w14:paraId="6053FA46" w14:textId="77777777" w:rsidTr="00E94B3E">
        <w:sdt>
          <w:sdtPr>
            <w:id w:val="136309562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  <w:shd w:val="clear" w:color="auto" w:fill="DADDD9" w:themeFill="text2" w:themeFillTint="33"/>
              </w:tcPr>
              <w:p w14:paraId="53DCD781" w14:textId="77777777" w:rsidR="00C74DA4" w:rsidRDefault="00C74DA4" w:rsidP="006F2DA6">
                <w:pPr>
                  <w:spacing w:after="0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6022" w:type="dxa"/>
            <w:shd w:val="clear" w:color="auto" w:fill="DADDD9" w:themeFill="text2" w:themeFillTint="33"/>
          </w:tcPr>
          <w:p w14:paraId="5A44437B" w14:textId="77777777" w:rsidR="00C74DA4" w:rsidRDefault="00C74DA4" w:rsidP="006F2DA6">
            <w:pPr>
              <w:spacing w:after="0"/>
            </w:pPr>
            <w:r>
              <w:t>Certificates of Currency for insurances as defined in Schedule 2</w:t>
            </w:r>
          </w:p>
        </w:tc>
        <w:tc>
          <w:tcPr>
            <w:tcW w:w="3672" w:type="dxa"/>
            <w:shd w:val="clear" w:color="auto" w:fill="DADDD9" w:themeFill="text2" w:themeFillTint="33"/>
          </w:tcPr>
          <w:p w14:paraId="07DDBACD" w14:textId="77777777" w:rsidR="00C74DA4" w:rsidRDefault="00C74DA4" w:rsidP="006F2DA6">
            <w:pPr>
              <w:spacing w:after="0"/>
            </w:pPr>
            <w:r>
              <w:t>Schedule 2: Insurances</w:t>
            </w:r>
          </w:p>
        </w:tc>
      </w:tr>
      <w:tr w:rsidR="00C74DA4" w14:paraId="4B2A2E01" w14:textId="77777777" w:rsidTr="00B60A41">
        <w:bookmarkStart w:id="2" w:name="_Hlk151462365" w:displacedByCustomXml="next"/>
        <w:sdt>
          <w:sdtPr>
            <w:id w:val="7046052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</w:tcPr>
              <w:p w14:paraId="10B54B4A" w14:textId="77777777" w:rsidR="00C74DA4" w:rsidRDefault="00C74DA4" w:rsidP="006F2DA6">
                <w:pPr>
                  <w:spacing w:after="0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bookmarkEnd w:id="2" w:displacedByCustomXml="prev"/>
        <w:tc>
          <w:tcPr>
            <w:tcW w:w="6022" w:type="dxa"/>
          </w:tcPr>
          <w:p w14:paraId="16161307" w14:textId="77777777" w:rsidR="00C74DA4" w:rsidRDefault="00C74DA4" w:rsidP="006F2DA6">
            <w:pPr>
              <w:spacing w:after="0"/>
            </w:pPr>
            <w:r>
              <w:t>Business Licences as appropriate as defined in Schedule 3</w:t>
            </w:r>
          </w:p>
        </w:tc>
        <w:tc>
          <w:tcPr>
            <w:tcW w:w="3672" w:type="dxa"/>
          </w:tcPr>
          <w:p w14:paraId="67E4AF69" w14:textId="77777777" w:rsidR="00C74DA4" w:rsidRDefault="00C74DA4" w:rsidP="006F2DA6">
            <w:pPr>
              <w:spacing w:after="0"/>
            </w:pPr>
            <w:r>
              <w:t>Schedule 3: Business Licences</w:t>
            </w:r>
          </w:p>
        </w:tc>
      </w:tr>
      <w:tr w:rsidR="00C74DA4" w14:paraId="6DD58627" w14:textId="77777777" w:rsidTr="00E94B3E">
        <w:sdt>
          <w:sdtPr>
            <w:id w:val="-48516874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  <w:shd w:val="clear" w:color="auto" w:fill="DADDD9" w:themeFill="text2" w:themeFillTint="33"/>
              </w:tcPr>
              <w:p w14:paraId="2C33B48E" w14:textId="77777777" w:rsidR="00C74DA4" w:rsidRDefault="00C74DA4" w:rsidP="006F2DA6">
                <w:pPr>
                  <w:spacing w:after="0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6022" w:type="dxa"/>
            <w:shd w:val="clear" w:color="auto" w:fill="DADDD9" w:themeFill="text2" w:themeFillTint="33"/>
          </w:tcPr>
          <w:p w14:paraId="56A27D68" w14:textId="77777777" w:rsidR="00C74DA4" w:rsidRDefault="00C74DA4" w:rsidP="006F2DA6">
            <w:pPr>
              <w:spacing w:after="0"/>
            </w:pPr>
            <w:r>
              <w:t>CVs of key personnel as defined in Schedule 4</w:t>
            </w:r>
          </w:p>
        </w:tc>
        <w:tc>
          <w:tcPr>
            <w:tcW w:w="3672" w:type="dxa"/>
            <w:shd w:val="clear" w:color="auto" w:fill="DADDD9" w:themeFill="text2" w:themeFillTint="33"/>
          </w:tcPr>
          <w:p w14:paraId="32B1E61C" w14:textId="77777777" w:rsidR="00C74DA4" w:rsidRDefault="00C74DA4" w:rsidP="006F2DA6">
            <w:pPr>
              <w:spacing w:after="0"/>
            </w:pPr>
            <w:r>
              <w:t>Schedule 4: Key Personnel</w:t>
            </w:r>
          </w:p>
        </w:tc>
      </w:tr>
      <w:tr w:rsidR="00C74DA4" w14:paraId="664BE7FC" w14:textId="77777777" w:rsidTr="00B60A41">
        <w:sdt>
          <w:sdtPr>
            <w:id w:val="143409098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</w:tcPr>
              <w:p w14:paraId="33887909" w14:textId="77777777" w:rsidR="00C74DA4" w:rsidRDefault="00C74DA4" w:rsidP="006F2DA6">
                <w:pPr>
                  <w:spacing w:after="0"/>
                  <w:rPr>
                    <w:rFonts w:ascii="MS Gothic" w:eastAsia="MS Gothic" w:hAnsi="MS Gothic"/>
                  </w:rPr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6022" w:type="dxa"/>
          </w:tcPr>
          <w:p w14:paraId="15981348" w14:textId="77777777" w:rsidR="00C74DA4" w:rsidRDefault="00C74DA4" w:rsidP="006F2DA6">
            <w:pPr>
              <w:spacing w:after="0"/>
            </w:pPr>
            <w:r>
              <w:t>Requirements to meet the Assessment Criteria</w:t>
            </w:r>
          </w:p>
          <w:p w14:paraId="06286FCD" w14:textId="77777777" w:rsidR="00C74DA4" w:rsidRDefault="00AC4732" w:rsidP="006F2DA6">
            <w:pPr>
              <w:spacing w:after="0"/>
            </w:pPr>
            <w:sdt>
              <w:sdtPr>
                <w:id w:val="-14898632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74DA4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74DA4">
              <w:t xml:space="preserve"> Proposed Methodology</w:t>
            </w:r>
          </w:p>
          <w:p w14:paraId="5855B941" w14:textId="77777777" w:rsidR="00C74DA4" w:rsidRDefault="00AC4732" w:rsidP="006F2DA6">
            <w:pPr>
              <w:spacing w:after="0"/>
            </w:pPr>
            <w:sdt>
              <w:sdtPr>
                <w:id w:val="-4990383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74DA4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74DA4">
              <w:t xml:space="preserve"> Proposed Project Schedule</w:t>
            </w:r>
          </w:p>
          <w:p w14:paraId="6BB0CBC7" w14:textId="77777777" w:rsidR="00C74DA4" w:rsidRDefault="00AC4732" w:rsidP="006F2DA6">
            <w:pPr>
              <w:spacing w:after="0"/>
            </w:pPr>
            <w:sdt>
              <w:sdtPr>
                <w:id w:val="17756676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74DA4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74DA4">
              <w:t xml:space="preserve"> Management Systems</w:t>
            </w:r>
          </w:p>
          <w:p w14:paraId="788670F9" w14:textId="77777777" w:rsidR="00C74DA4" w:rsidRDefault="00AC4732" w:rsidP="006F2DA6">
            <w:pPr>
              <w:spacing w:after="0"/>
            </w:pPr>
            <w:sdt>
              <w:sdtPr>
                <w:id w:val="-19569352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74DA4">
                  <w:rPr>
                    <w:rFonts w:ascii="MS Gothic" w:eastAsia="MS Gothic" w:hAnsi="MS Gothic" w:hint="eastAsia"/>
                  </w:rPr>
                  <w:t>☐</w:t>
                </w:r>
              </w:sdtContent>
            </w:sdt>
            <w:r w:rsidR="00C74DA4">
              <w:t xml:space="preserve"> Examples of Demonstrated Experience</w:t>
            </w:r>
          </w:p>
        </w:tc>
        <w:tc>
          <w:tcPr>
            <w:tcW w:w="3672" w:type="dxa"/>
          </w:tcPr>
          <w:p w14:paraId="58A8FF02" w14:textId="77777777" w:rsidR="00C74DA4" w:rsidRDefault="00C74DA4" w:rsidP="006F2DA6">
            <w:pPr>
              <w:spacing w:after="0"/>
            </w:pPr>
            <w:r>
              <w:t>Schedule 5: Non-Price Assessment Requirements</w:t>
            </w:r>
          </w:p>
        </w:tc>
      </w:tr>
      <w:tr w:rsidR="00C74DA4" w14:paraId="3802C4E4" w14:textId="77777777" w:rsidTr="00E94B3E">
        <w:sdt>
          <w:sdtPr>
            <w:id w:val="51889729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94" w:type="dxa"/>
                <w:shd w:val="clear" w:color="auto" w:fill="DADDD9" w:themeFill="text2" w:themeFillTint="33"/>
              </w:tcPr>
              <w:p w14:paraId="090F9CD8" w14:textId="77777777" w:rsidR="00C74DA4" w:rsidRDefault="00C74DA4" w:rsidP="006F2DA6">
                <w:pPr>
                  <w:spacing w:after="0"/>
                  <w:rPr>
                    <w:rFonts w:ascii="MS Gothic" w:eastAsia="MS Gothic" w:hAnsi="MS Gothic"/>
                  </w:rPr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6022" w:type="dxa"/>
            <w:shd w:val="clear" w:color="auto" w:fill="DADDD9" w:themeFill="text2" w:themeFillTint="33"/>
          </w:tcPr>
          <w:p w14:paraId="3700CC55" w14:textId="77777777" w:rsidR="00C74DA4" w:rsidRDefault="00C74DA4" w:rsidP="006F2DA6">
            <w:pPr>
              <w:spacing w:after="0"/>
            </w:pPr>
            <w:r>
              <w:t>Price schedule as an Excel document</w:t>
            </w:r>
          </w:p>
        </w:tc>
        <w:tc>
          <w:tcPr>
            <w:tcW w:w="3672" w:type="dxa"/>
            <w:shd w:val="clear" w:color="auto" w:fill="DADDD9" w:themeFill="text2" w:themeFillTint="33"/>
          </w:tcPr>
          <w:p w14:paraId="34ABA5C2" w14:textId="5407A5F5" w:rsidR="00C74DA4" w:rsidRDefault="00C74DA4" w:rsidP="006F2DA6">
            <w:pPr>
              <w:spacing w:after="0"/>
            </w:pPr>
            <w:r>
              <w:t>Schedule 6: Price Schedule</w:t>
            </w:r>
          </w:p>
        </w:tc>
      </w:tr>
    </w:tbl>
    <w:p w14:paraId="50C65B4A" w14:textId="023F1645" w:rsidR="00117DB5" w:rsidRDefault="00117DB5" w:rsidP="00EE4BF1"/>
    <w:p w14:paraId="49460133" w14:textId="77777777" w:rsidR="00117DB5" w:rsidRDefault="00117DB5">
      <w:pPr>
        <w:spacing w:after="0" w:line="240" w:lineRule="auto"/>
      </w:pPr>
      <w:r>
        <w:br w:type="page"/>
      </w:r>
    </w:p>
    <w:p w14:paraId="273355BE" w14:textId="20639920" w:rsidR="00716A37" w:rsidRDefault="00EE4BF1" w:rsidP="00466719">
      <w:pPr>
        <w:pStyle w:val="Heading2"/>
      </w:pPr>
      <w:bookmarkStart w:id="3" w:name="_Toc181879662"/>
      <w:r>
        <w:lastRenderedPageBreak/>
        <w:t xml:space="preserve">Schedule </w:t>
      </w:r>
      <w:r w:rsidR="00C74DA4">
        <w:t>1</w:t>
      </w:r>
      <w:r>
        <w:t xml:space="preserve">: </w:t>
      </w:r>
      <w:r w:rsidR="00466719">
        <w:t>Supplier Details Form</w:t>
      </w:r>
      <w:bookmarkEnd w:id="3"/>
    </w:p>
    <w:p w14:paraId="5500547A" w14:textId="426E1ED4" w:rsidR="00466719" w:rsidRDefault="00466719" w:rsidP="00466719">
      <w:r>
        <w:t xml:space="preserve">Please complete the attached Word document </w:t>
      </w:r>
      <w:r w:rsidR="000023E7">
        <w:rPr>
          <w:b/>
          <w:bCs/>
        </w:rPr>
        <w:t>Schedule 1 -</w:t>
      </w:r>
      <w:r w:rsidRPr="007E67CE">
        <w:rPr>
          <w:b/>
          <w:bCs/>
        </w:rPr>
        <w:t xml:space="preserve"> Supplier Details Form.docx</w:t>
      </w:r>
      <w:r>
        <w:t>.</w:t>
      </w:r>
    </w:p>
    <w:p w14:paraId="548D5041" w14:textId="77777777" w:rsidR="00466719" w:rsidRDefault="00466719" w:rsidP="00466719"/>
    <w:p w14:paraId="33AFBF87" w14:textId="77777777" w:rsidR="00117DB5" w:rsidRDefault="00117DB5">
      <w:pPr>
        <w:spacing w:after="0" w:line="240" w:lineRule="auto"/>
        <w:rPr>
          <w:rFonts w:eastAsia="MS Gothic"/>
          <w:b/>
          <w:bCs/>
          <w:color w:val="BC8A28" w:themeColor="accent1"/>
          <w:sz w:val="26"/>
          <w:szCs w:val="26"/>
        </w:rPr>
      </w:pPr>
      <w:r>
        <w:br w:type="page"/>
      </w:r>
    </w:p>
    <w:p w14:paraId="785362F9" w14:textId="5F119E0E" w:rsidR="00117DB5" w:rsidRDefault="00EE4BF1" w:rsidP="00117DB5">
      <w:pPr>
        <w:pStyle w:val="Heading2"/>
      </w:pPr>
      <w:bookmarkStart w:id="4" w:name="_Toc181879663"/>
      <w:r>
        <w:lastRenderedPageBreak/>
        <w:t xml:space="preserve">Schedule </w:t>
      </w:r>
      <w:r w:rsidR="00C74DA4">
        <w:t>2</w:t>
      </w:r>
      <w:r>
        <w:t xml:space="preserve">: </w:t>
      </w:r>
      <w:r w:rsidR="00D2428F">
        <w:t>Insurances</w:t>
      </w:r>
      <w:bookmarkEnd w:id="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498"/>
        <w:gridCol w:w="7690"/>
      </w:tblGrid>
      <w:tr w:rsidR="004B10C9" w:rsidRPr="00F22A0F" w14:paraId="1BC01FE7" w14:textId="77777777" w:rsidTr="00E94B3E">
        <w:tc>
          <w:tcPr>
            <w:tcW w:w="5000" w:type="pct"/>
            <w:gridSpan w:val="2"/>
            <w:tcBorders>
              <w:top w:val="single" w:sz="4" w:space="0" w:color="auto"/>
            </w:tcBorders>
            <w:shd w:val="clear" w:color="auto" w:fill="939A8D" w:themeFill="text2" w:themeFillTint="99"/>
            <w:vAlign w:val="center"/>
          </w:tcPr>
          <w:p w14:paraId="3208EEDB" w14:textId="77777777" w:rsidR="00117DB5" w:rsidRPr="00E94B3E" w:rsidRDefault="00117DB5" w:rsidP="006F2DA6">
            <w:pPr>
              <w:pStyle w:val="ListParagraph"/>
              <w:numPr>
                <w:ilvl w:val="0"/>
                <w:numId w:val="20"/>
              </w:numPr>
              <w:tabs>
                <w:tab w:val="left" w:pos="3975"/>
                <w:tab w:val="center" w:pos="4989"/>
              </w:tabs>
              <w:spacing w:after="0" w:line="240" w:lineRule="auto"/>
              <w:rPr>
                <w:b/>
                <w:bCs/>
              </w:rPr>
            </w:pPr>
            <w:r w:rsidRPr="00E94B3E">
              <w:rPr>
                <w:b/>
                <w:bCs/>
                <w:lang w:eastAsia="en-AU"/>
              </w:rPr>
              <w:t>Public Liability Insurance (FBA requires at least $20,000,000 per claim)</w:t>
            </w:r>
          </w:p>
        </w:tc>
      </w:tr>
      <w:tr w:rsidR="00117DB5" w:rsidRPr="00F22A0F" w14:paraId="08214E8A" w14:textId="77777777" w:rsidTr="00E94B3E">
        <w:tc>
          <w:tcPr>
            <w:tcW w:w="1226" w:type="pct"/>
            <w:shd w:val="clear" w:color="auto" w:fill="DADDD9" w:themeFill="text2" w:themeFillTint="33"/>
            <w:vAlign w:val="center"/>
          </w:tcPr>
          <w:p w14:paraId="34949A50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Insurer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3774" w:type="pct"/>
            <w:shd w:val="clear" w:color="auto" w:fill="DADDD9" w:themeFill="text2" w:themeFillTint="33"/>
            <w:vAlign w:val="center"/>
          </w:tcPr>
          <w:p w14:paraId="43F0CE26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0118281F" w14:textId="77777777" w:rsidTr="00E94B3E">
        <w:tc>
          <w:tcPr>
            <w:tcW w:w="1226" w:type="pct"/>
            <w:shd w:val="clear" w:color="auto" w:fill="auto"/>
            <w:vAlign w:val="center"/>
          </w:tcPr>
          <w:p w14:paraId="00CEC998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Limit of Cover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3774" w:type="pct"/>
            <w:shd w:val="clear" w:color="auto" w:fill="auto"/>
            <w:vAlign w:val="center"/>
          </w:tcPr>
          <w:p w14:paraId="18188E4F" w14:textId="77777777" w:rsidR="00117DB5" w:rsidRPr="00F22A0F" w:rsidRDefault="00117DB5" w:rsidP="006F2DA6">
            <w:pPr>
              <w:spacing w:before="40" w:after="0"/>
              <w:rPr>
                <w:color w:val="A6A6A6"/>
              </w:rPr>
            </w:pPr>
            <w:r>
              <w:rPr>
                <w:color w:val="A6A6A6"/>
              </w:rPr>
              <w:t>$</w:t>
            </w:r>
          </w:p>
        </w:tc>
      </w:tr>
      <w:tr w:rsidR="00117DB5" w:rsidRPr="00F22A0F" w14:paraId="52B1C3B1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16C7EDD1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Policy Number: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0EFB1DC5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0EDE8247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8AD2ED4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Expiry Date: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6EA201A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30E44280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0938A8F3" w14:textId="77777777" w:rsidR="00117DB5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Exclusions: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5DB62CDF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</w:tbl>
    <w:p w14:paraId="3FD7FA06" w14:textId="77777777" w:rsidR="00117DB5" w:rsidRDefault="00117DB5" w:rsidP="006F2DA6">
      <w:pPr>
        <w:spacing w:after="0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498"/>
        <w:gridCol w:w="7690"/>
      </w:tblGrid>
      <w:tr w:rsidR="004B10C9" w:rsidRPr="00F22A0F" w14:paraId="1189B452" w14:textId="77777777" w:rsidTr="00E94B3E">
        <w:tc>
          <w:tcPr>
            <w:tcW w:w="5000" w:type="pct"/>
            <w:gridSpan w:val="2"/>
            <w:tcBorders>
              <w:top w:val="single" w:sz="4" w:space="0" w:color="auto"/>
            </w:tcBorders>
            <w:shd w:val="clear" w:color="auto" w:fill="939A8D" w:themeFill="text2" w:themeFillTint="99"/>
            <w:vAlign w:val="center"/>
          </w:tcPr>
          <w:p w14:paraId="5B9F83A2" w14:textId="77777777" w:rsidR="00117DB5" w:rsidRPr="00E94B3E" w:rsidRDefault="00117DB5" w:rsidP="006F2DA6">
            <w:pPr>
              <w:pStyle w:val="ListParagraph"/>
              <w:numPr>
                <w:ilvl w:val="0"/>
                <w:numId w:val="20"/>
              </w:numPr>
              <w:tabs>
                <w:tab w:val="left" w:pos="3975"/>
                <w:tab w:val="center" w:pos="4989"/>
              </w:tabs>
              <w:spacing w:after="0" w:line="240" w:lineRule="auto"/>
              <w:rPr>
                <w:b/>
                <w:bCs/>
              </w:rPr>
            </w:pPr>
            <w:r w:rsidRPr="00E94B3E">
              <w:rPr>
                <w:b/>
                <w:bCs/>
                <w:lang w:eastAsia="en-AU"/>
              </w:rPr>
              <w:t>Workers’ Compensation (</w:t>
            </w:r>
            <w:proofErr w:type="spellStart"/>
            <w:r w:rsidRPr="00E94B3E">
              <w:rPr>
                <w:b/>
                <w:bCs/>
                <w:lang w:eastAsia="en-AU"/>
              </w:rPr>
              <w:t>WorkCover</w:t>
            </w:r>
            <w:proofErr w:type="spellEnd"/>
            <w:r w:rsidRPr="00E94B3E">
              <w:rPr>
                <w:b/>
                <w:bCs/>
                <w:lang w:eastAsia="en-AU"/>
              </w:rPr>
              <w:t>) Insurance (as required by law)</w:t>
            </w:r>
          </w:p>
        </w:tc>
      </w:tr>
      <w:tr w:rsidR="00117DB5" w:rsidRPr="00F22A0F" w14:paraId="63D900EE" w14:textId="77777777" w:rsidTr="00E94B3E">
        <w:tc>
          <w:tcPr>
            <w:tcW w:w="1226" w:type="pct"/>
            <w:shd w:val="clear" w:color="auto" w:fill="DADDD9" w:themeFill="text2" w:themeFillTint="33"/>
            <w:vAlign w:val="center"/>
          </w:tcPr>
          <w:p w14:paraId="6AD778CA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Insurer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3774" w:type="pct"/>
            <w:shd w:val="clear" w:color="auto" w:fill="DADDD9" w:themeFill="text2" w:themeFillTint="33"/>
            <w:vAlign w:val="center"/>
          </w:tcPr>
          <w:p w14:paraId="6741D6C4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1FD50195" w14:textId="77777777" w:rsidTr="00E94B3E">
        <w:tc>
          <w:tcPr>
            <w:tcW w:w="1226" w:type="pct"/>
            <w:shd w:val="clear" w:color="auto" w:fill="auto"/>
            <w:vAlign w:val="center"/>
          </w:tcPr>
          <w:p w14:paraId="1705A19A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Limit of Cover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3774" w:type="pct"/>
            <w:shd w:val="clear" w:color="auto" w:fill="auto"/>
            <w:vAlign w:val="center"/>
          </w:tcPr>
          <w:p w14:paraId="4E153D14" w14:textId="77777777" w:rsidR="00117DB5" w:rsidRPr="00F22A0F" w:rsidRDefault="00117DB5" w:rsidP="006F2DA6">
            <w:pPr>
              <w:spacing w:before="40" w:after="0"/>
              <w:rPr>
                <w:color w:val="A6A6A6"/>
              </w:rPr>
            </w:pPr>
            <w:r>
              <w:rPr>
                <w:color w:val="A6A6A6"/>
              </w:rPr>
              <w:t>$</w:t>
            </w:r>
          </w:p>
        </w:tc>
      </w:tr>
      <w:tr w:rsidR="00117DB5" w:rsidRPr="00F22A0F" w14:paraId="48262CB5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49AA7863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Policy Number: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2BD93DD7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17CBEBE1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B8E0028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Expiry Date: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1A8E7A9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</w:tbl>
    <w:p w14:paraId="0524D409" w14:textId="77777777" w:rsidR="00117DB5" w:rsidRDefault="00117DB5" w:rsidP="006F2DA6">
      <w:pPr>
        <w:spacing w:after="0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498"/>
        <w:gridCol w:w="7690"/>
      </w:tblGrid>
      <w:tr w:rsidR="004B10C9" w:rsidRPr="00F22A0F" w14:paraId="69131CBB" w14:textId="77777777" w:rsidTr="00E94B3E">
        <w:tc>
          <w:tcPr>
            <w:tcW w:w="5000" w:type="pct"/>
            <w:gridSpan w:val="2"/>
            <w:tcBorders>
              <w:top w:val="single" w:sz="4" w:space="0" w:color="auto"/>
            </w:tcBorders>
            <w:shd w:val="clear" w:color="auto" w:fill="939A8D" w:themeFill="text2" w:themeFillTint="99"/>
            <w:vAlign w:val="center"/>
          </w:tcPr>
          <w:p w14:paraId="70E700B5" w14:textId="77777777" w:rsidR="00117DB5" w:rsidRPr="00E94B3E" w:rsidRDefault="00117DB5" w:rsidP="006F2DA6">
            <w:pPr>
              <w:pStyle w:val="ListParagraph"/>
              <w:numPr>
                <w:ilvl w:val="0"/>
                <w:numId w:val="20"/>
              </w:numPr>
              <w:tabs>
                <w:tab w:val="left" w:pos="3975"/>
                <w:tab w:val="center" w:pos="4989"/>
              </w:tabs>
              <w:spacing w:after="0" w:line="240" w:lineRule="auto"/>
              <w:rPr>
                <w:b/>
                <w:bCs/>
              </w:rPr>
            </w:pPr>
            <w:r w:rsidRPr="00E94B3E">
              <w:rPr>
                <w:b/>
                <w:bCs/>
                <w:lang w:eastAsia="en-AU"/>
              </w:rPr>
              <w:t>Professional Indemnity Insurance</w:t>
            </w:r>
          </w:p>
        </w:tc>
      </w:tr>
      <w:tr w:rsidR="00117DB5" w:rsidRPr="00F22A0F" w14:paraId="19A1CAAB" w14:textId="77777777" w:rsidTr="00E94B3E">
        <w:tc>
          <w:tcPr>
            <w:tcW w:w="1226" w:type="pct"/>
            <w:shd w:val="clear" w:color="auto" w:fill="DADDD9" w:themeFill="text2" w:themeFillTint="33"/>
            <w:vAlign w:val="center"/>
          </w:tcPr>
          <w:p w14:paraId="1D42313D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Insurer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3774" w:type="pct"/>
            <w:shd w:val="clear" w:color="auto" w:fill="DADDD9" w:themeFill="text2" w:themeFillTint="33"/>
            <w:vAlign w:val="center"/>
          </w:tcPr>
          <w:p w14:paraId="0F67BBF1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2274F09B" w14:textId="77777777" w:rsidTr="00E94B3E">
        <w:tc>
          <w:tcPr>
            <w:tcW w:w="1226" w:type="pct"/>
            <w:shd w:val="clear" w:color="auto" w:fill="auto"/>
            <w:vAlign w:val="center"/>
          </w:tcPr>
          <w:p w14:paraId="6EE8CBD9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Limit of Cover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3774" w:type="pct"/>
            <w:shd w:val="clear" w:color="auto" w:fill="auto"/>
            <w:vAlign w:val="center"/>
          </w:tcPr>
          <w:p w14:paraId="73E139D7" w14:textId="77777777" w:rsidR="00117DB5" w:rsidRPr="00F22A0F" w:rsidRDefault="00117DB5" w:rsidP="006F2DA6">
            <w:pPr>
              <w:spacing w:before="40" w:after="0"/>
              <w:rPr>
                <w:color w:val="A6A6A6"/>
              </w:rPr>
            </w:pPr>
            <w:r>
              <w:rPr>
                <w:color w:val="A6A6A6"/>
              </w:rPr>
              <w:t>$</w:t>
            </w:r>
          </w:p>
        </w:tc>
      </w:tr>
      <w:tr w:rsidR="00117DB5" w:rsidRPr="00F22A0F" w14:paraId="275CC91B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7B3F3BC1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Policy Number: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43E445F6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3EA94F12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D9BE960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Expiry Date: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154D62D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6B0FA746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004B2D66" w14:textId="77777777" w:rsidR="00117DB5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Exclusions: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5F195CF2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</w:tbl>
    <w:p w14:paraId="52911E37" w14:textId="77777777" w:rsidR="00117DB5" w:rsidRDefault="00117DB5" w:rsidP="006F2DA6">
      <w:pPr>
        <w:spacing w:after="0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498"/>
        <w:gridCol w:w="7690"/>
      </w:tblGrid>
      <w:tr w:rsidR="004B10C9" w:rsidRPr="00F22A0F" w14:paraId="6F6F8F44" w14:textId="77777777" w:rsidTr="00E94B3E">
        <w:tc>
          <w:tcPr>
            <w:tcW w:w="5000" w:type="pct"/>
            <w:gridSpan w:val="2"/>
            <w:tcBorders>
              <w:top w:val="single" w:sz="4" w:space="0" w:color="auto"/>
            </w:tcBorders>
            <w:shd w:val="clear" w:color="auto" w:fill="939A8D" w:themeFill="text2" w:themeFillTint="99"/>
            <w:vAlign w:val="center"/>
          </w:tcPr>
          <w:p w14:paraId="24411280" w14:textId="77777777" w:rsidR="00117DB5" w:rsidRPr="00E94B3E" w:rsidRDefault="00117DB5" w:rsidP="006F2DA6">
            <w:pPr>
              <w:pStyle w:val="ListParagraph"/>
              <w:numPr>
                <w:ilvl w:val="0"/>
                <w:numId w:val="20"/>
              </w:numPr>
              <w:tabs>
                <w:tab w:val="left" w:pos="3975"/>
                <w:tab w:val="center" w:pos="4989"/>
              </w:tabs>
              <w:spacing w:after="0" w:line="240" w:lineRule="auto"/>
              <w:rPr>
                <w:b/>
                <w:bCs/>
              </w:rPr>
            </w:pPr>
            <w:r w:rsidRPr="00E94B3E">
              <w:rPr>
                <w:b/>
                <w:bCs/>
                <w:lang w:eastAsia="en-AU"/>
              </w:rPr>
              <w:t>Plant and Equipment Insurance</w:t>
            </w:r>
          </w:p>
        </w:tc>
      </w:tr>
      <w:tr w:rsidR="00117DB5" w:rsidRPr="00F22A0F" w14:paraId="582E16DB" w14:textId="77777777" w:rsidTr="00E94B3E">
        <w:tc>
          <w:tcPr>
            <w:tcW w:w="1226" w:type="pct"/>
            <w:shd w:val="clear" w:color="auto" w:fill="DADDD9" w:themeFill="text2" w:themeFillTint="33"/>
            <w:vAlign w:val="center"/>
          </w:tcPr>
          <w:p w14:paraId="25D80A95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Insurer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3774" w:type="pct"/>
            <w:shd w:val="clear" w:color="auto" w:fill="DADDD9" w:themeFill="text2" w:themeFillTint="33"/>
            <w:vAlign w:val="center"/>
          </w:tcPr>
          <w:p w14:paraId="6C1AB8BD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602013ED" w14:textId="77777777" w:rsidTr="00E94B3E">
        <w:tc>
          <w:tcPr>
            <w:tcW w:w="1226" w:type="pct"/>
            <w:shd w:val="clear" w:color="auto" w:fill="auto"/>
            <w:vAlign w:val="center"/>
          </w:tcPr>
          <w:p w14:paraId="7B2FB47C" w14:textId="77777777" w:rsidR="00117DB5" w:rsidRPr="00F22A0F" w:rsidRDefault="00117DB5" w:rsidP="006F2DA6">
            <w:pPr>
              <w:spacing w:before="40" w:after="0"/>
              <w:jc w:val="right"/>
              <w:rPr>
                <w:b/>
              </w:rPr>
            </w:pPr>
            <w:r>
              <w:rPr>
                <w:lang w:eastAsia="en-AU"/>
              </w:rPr>
              <w:t>Limit of Cover</w:t>
            </w:r>
            <w:r w:rsidRPr="003376FB">
              <w:rPr>
                <w:lang w:eastAsia="en-AU"/>
              </w:rPr>
              <w:t>:</w:t>
            </w:r>
          </w:p>
        </w:tc>
        <w:tc>
          <w:tcPr>
            <w:tcW w:w="3774" w:type="pct"/>
            <w:shd w:val="clear" w:color="auto" w:fill="auto"/>
            <w:vAlign w:val="center"/>
          </w:tcPr>
          <w:p w14:paraId="702BEC95" w14:textId="77777777" w:rsidR="00117DB5" w:rsidRPr="00F22A0F" w:rsidRDefault="00117DB5" w:rsidP="006F2DA6">
            <w:pPr>
              <w:spacing w:before="40" w:after="0"/>
              <w:rPr>
                <w:color w:val="A6A6A6"/>
              </w:rPr>
            </w:pPr>
            <w:r>
              <w:rPr>
                <w:color w:val="A6A6A6"/>
              </w:rPr>
              <w:t>$</w:t>
            </w:r>
          </w:p>
        </w:tc>
      </w:tr>
      <w:tr w:rsidR="00117DB5" w:rsidRPr="00F22A0F" w14:paraId="423468E2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49A9586B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Policy Number: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00B1DB3D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3264C715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FA88901" w14:textId="77777777" w:rsidR="00117DB5" w:rsidRPr="003376FB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Expiry Date: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9CEE0A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  <w:tr w:rsidR="00117DB5" w:rsidRPr="00F22A0F" w14:paraId="4F93BA41" w14:textId="77777777" w:rsidTr="00E94B3E">
        <w:tc>
          <w:tcPr>
            <w:tcW w:w="1226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5F36351D" w14:textId="77777777" w:rsidR="00117DB5" w:rsidRDefault="00117DB5" w:rsidP="006F2DA6">
            <w:pPr>
              <w:spacing w:before="40" w:after="0"/>
              <w:jc w:val="right"/>
              <w:rPr>
                <w:lang w:eastAsia="en-AU"/>
              </w:rPr>
            </w:pPr>
            <w:r>
              <w:rPr>
                <w:lang w:eastAsia="en-AU"/>
              </w:rPr>
              <w:t>Exclusions:</w:t>
            </w:r>
          </w:p>
        </w:tc>
        <w:tc>
          <w:tcPr>
            <w:tcW w:w="3774" w:type="pct"/>
            <w:tcBorders>
              <w:bottom w:val="single" w:sz="4" w:space="0" w:color="auto"/>
            </w:tcBorders>
            <w:shd w:val="clear" w:color="auto" w:fill="DADDD9" w:themeFill="text2" w:themeFillTint="33"/>
            <w:vAlign w:val="center"/>
          </w:tcPr>
          <w:p w14:paraId="3DA07420" w14:textId="77777777" w:rsidR="00117DB5" w:rsidRPr="00F22A0F" w:rsidRDefault="00117DB5" w:rsidP="006F2DA6">
            <w:pPr>
              <w:spacing w:before="40" w:after="0"/>
              <w:jc w:val="center"/>
              <w:rPr>
                <w:color w:val="A6A6A6"/>
              </w:rPr>
            </w:pPr>
          </w:p>
        </w:tc>
      </w:tr>
    </w:tbl>
    <w:p w14:paraId="340011C1" w14:textId="77777777" w:rsidR="00D2428F" w:rsidRDefault="00D2428F" w:rsidP="00D2428F"/>
    <w:p w14:paraId="3853B90F" w14:textId="77777777" w:rsidR="00D2428F" w:rsidRDefault="00D2428F" w:rsidP="00D2428F"/>
    <w:p w14:paraId="2E2082BB" w14:textId="77777777" w:rsidR="00204D7B" w:rsidRDefault="00204D7B">
      <w:pPr>
        <w:spacing w:after="0" w:line="240" w:lineRule="auto"/>
        <w:rPr>
          <w:rFonts w:eastAsia="MS Gothic"/>
          <w:b/>
          <w:bCs/>
          <w:color w:val="BC8A28" w:themeColor="accent1"/>
          <w:sz w:val="26"/>
          <w:szCs w:val="26"/>
        </w:rPr>
      </w:pPr>
      <w:r>
        <w:br w:type="page"/>
      </w:r>
    </w:p>
    <w:p w14:paraId="584090B6" w14:textId="3BCC77E6" w:rsidR="004C0BBE" w:rsidRDefault="004C0BBE" w:rsidP="004C0BBE">
      <w:pPr>
        <w:pStyle w:val="Heading2"/>
      </w:pPr>
      <w:bookmarkStart w:id="5" w:name="_Toc181879664"/>
      <w:r>
        <w:lastRenderedPageBreak/>
        <w:t>Schedule 3: Business Licences</w:t>
      </w:r>
      <w:bookmarkEnd w:id="5"/>
    </w:p>
    <w:p w14:paraId="37712A93" w14:textId="584F78FA" w:rsidR="00A27DBB" w:rsidRDefault="00A27DBB" w:rsidP="00A27DBB">
      <w:r>
        <w:t xml:space="preserve">Include all business licenses relevant to the </w:t>
      </w:r>
      <w:r w:rsidR="00DB1EE8">
        <w:t>S</w:t>
      </w:r>
      <w:r>
        <w:t xml:space="preserve">cope of </w:t>
      </w:r>
      <w:r w:rsidR="00DB1EE8">
        <w:t>W</w:t>
      </w:r>
      <w:r>
        <w:t>orks.</w:t>
      </w:r>
    </w:p>
    <w:tbl>
      <w:tblPr>
        <w:tblStyle w:val="BasicTable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546"/>
        <w:gridCol w:w="1276"/>
        <w:gridCol w:w="2268"/>
        <w:gridCol w:w="4098"/>
      </w:tblGrid>
      <w:tr w:rsidR="00A27DBB" w14:paraId="28F019C5" w14:textId="77777777" w:rsidTr="00E94B3E">
        <w:tc>
          <w:tcPr>
            <w:tcW w:w="1250" w:type="pct"/>
            <w:shd w:val="clear" w:color="auto" w:fill="939A8D" w:themeFill="text2" w:themeFillTint="99"/>
          </w:tcPr>
          <w:p w14:paraId="0B7B12B0" w14:textId="77777777" w:rsidR="00A27DBB" w:rsidRPr="00E94B3E" w:rsidRDefault="00A27DBB" w:rsidP="006F2DA6">
            <w:pPr>
              <w:spacing w:after="0"/>
              <w:rPr>
                <w:b/>
                <w:bCs/>
              </w:rPr>
            </w:pPr>
            <w:r w:rsidRPr="00E94B3E">
              <w:rPr>
                <w:b/>
                <w:bCs/>
              </w:rPr>
              <w:t>Licence</w:t>
            </w:r>
          </w:p>
        </w:tc>
        <w:tc>
          <w:tcPr>
            <w:tcW w:w="626" w:type="pct"/>
            <w:shd w:val="clear" w:color="auto" w:fill="939A8D" w:themeFill="text2" w:themeFillTint="99"/>
          </w:tcPr>
          <w:p w14:paraId="0B888FC8" w14:textId="77777777" w:rsidR="00A27DBB" w:rsidRPr="00E94B3E" w:rsidRDefault="00A27DBB" w:rsidP="006F2DA6">
            <w:pPr>
              <w:spacing w:after="0"/>
              <w:rPr>
                <w:b/>
                <w:bCs/>
              </w:rPr>
            </w:pPr>
            <w:r w:rsidRPr="00E94B3E">
              <w:rPr>
                <w:b/>
                <w:bCs/>
              </w:rPr>
              <w:t>Number</w:t>
            </w:r>
          </w:p>
        </w:tc>
        <w:tc>
          <w:tcPr>
            <w:tcW w:w="1113" w:type="pct"/>
            <w:shd w:val="clear" w:color="auto" w:fill="939A8D" w:themeFill="text2" w:themeFillTint="99"/>
          </w:tcPr>
          <w:p w14:paraId="110094B8" w14:textId="77777777" w:rsidR="00A27DBB" w:rsidRPr="00E94B3E" w:rsidRDefault="00A27DBB" w:rsidP="006F2DA6">
            <w:pPr>
              <w:spacing w:after="0"/>
              <w:rPr>
                <w:b/>
                <w:bCs/>
              </w:rPr>
            </w:pPr>
            <w:r w:rsidRPr="00E94B3E">
              <w:rPr>
                <w:b/>
                <w:bCs/>
              </w:rPr>
              <w:t>Class/Category</w:t>
            </w:r>
          </w:p>
        </w:tc>
        <w:tc>
          <w:tcPr>
            <w:tcW w:w="2011" w:type="pct"/>
            <w:shd w:val="clear" w:color="auto" w:fill="939A8D" w:themeFill="text2" w:themeFillTint="99"/>
          </w:tcPr>
          <w:p w14:paraId="5E561F00" w14:textId="77777777" w:rsidR="00A27DBB" w:rsidRPr="00E94B3E" w:rsidRDefault="00A27DBB" w:rsidP="006F2DA6">
            <w:pPr>
              <w:spacing w:after="0"/>
              <w:rPr>
                <w:b/>
                <w:bCs/>
              </w:rPr>
            </w:pPr>
            <w:r w:rsidRPr="00E94B3E">
              <w:rPr>
                <w:b/>
                <w:bCs/>
              </w:rPr>
              <w:t>Other details</w:t>
            </w:r>
          </w:p>
        </w:tc>
      </w:tr>
      <w:tr w:rsidR="00A27DBB" w14:paraId="3195D4E2" w14:textId="77777777" w:rsidTr="00E94B3E">
        <w:tc>
          <w:tcPr>
            <w:tcW w:w="1250" w:type="pct"/>
            <w:shd w:val="clear" w:color="auto" w:fill="DADDD9" w:themeFill="text2" w:themeFillTint="33"/>
          </w:tcPr>
          <w:p w14:paraId="1E195B15" w14:textId="77777777" w:rsidR="00A27DBB" w:rsidRDefault="00A27DBB" w:rsidP="006F2DA6">
            <w:pPr>
              <w:spacing w:after="0"/>
            </w:pPr>
          </w:p>
        </w:tc>
        <w:tc>
          <w:tcPr>
            <w:tcW w:w="626" w:type="pct"/>
            <w:shd w:val="clear" w:color="auto" w:fill="DADDD9" w:themeFill="text2" w:themeFillTint="33"/>
          </w:tcPr>
          <w:p w14:paraId="4DC7F72A" w14:textId="77777777" w:rsidR="00A27DBB" w:rsidRDefault="00A27DBB" w:rsidP="006F2DA6">
            <w:pPr>
              <w:spacing w:after="0"/>
            </w:pPr>
          </w:p>
        </w:tc>
        <w:tc>
          <w:tcPr>
            <w:tcW w:w="1113" w:type="pct"/>
            <w:shd w:val="clear" w:color="auto" w:fill="DADDD9" w:themeFill="text2" w:themeFillTint="33"/>
          </w:tcPr>
          <w:p w14:paraId="0B61EB7D" w14:textId="77777777" w:rsidR="00A27DBB" w:rsidRDefault="00A27DBB" w:rsidP="006F2DA6">
            <w:pPr>
              <w:spacing w:after="0"/>
            </w:pPr>
          </w:p>
        </w:tc>
        <w:tc>
          <w:tcPr>
            <w:tcW w:w="2011" w:type="pct"/>
            <w:shd w:val="clear" w:color="auto" w:fill="DADDD9" w:themeFill="text2" w:themeFillTint="33"/>
          </w:tcPr>
          <w:p w14:paraId="4693DD19" w14:textId="77777777" w:rsidR="00A27DBB" w:rsidRDefault="00A27DBB" w:rsidP="006F2DA6">
            <w:pPr>
              <w:spacing w:after="0"/>
            </w:pPr>
          </w:p>
        </w:tc>
      </w:tr>
      <w:tr w:rsidR="00A27DBB" w14:paraId="1BEDF2D9" w14:textId="77777777" w:rsidTr="00E94B3E">
        <w:tc>
          <w:tcPr>
            <w:tcW w:w="1250" w:type="pct"/>
          </w:tcPr>
          <w:p w14:paraId="5C14C2E8" w14:textId="77777777" w:rsidR="00A27DBB" w:rsidRDefault="00A27DBB" w:rsidP="006F2DA6">
            <w:pPr>
              <w:spacing w:after="0"/>
            </w:pPr>
          </w:p>
        </w:tc>
        <w:tc>
          <w:tcPr>
            <w:tcW w:w="626" w:type="pct"/>
          </w:tcPr>
          <w:p w14:paraId="23863233" w14:textId="77777777" w:rsidR="00A27DBB" w:rsidRDefault="00A27DBB" w:rsidP="006F2DA6">
            <w:pPr>
              <w:spacing w:after="0"/>
            </w:pPr>
          </w:p>
        </w:tc>
        <w:tc>
          <w:tcPr>
            <w:tcW w:w="1113" w:type="pct"/>
          </w:tcPr>
          <w:p w14:paraId="6E4081ED" w14:textId="77777777" w:rsidR="00A27DBB" w:rsidRDefault="00A27DBB" w:rsidP="006F2DA6">
            <w:pPr>
              <w:spacing w:after="0"/>
            </w:pPr>
          </w:p>
        </w:tc>
        <w:tc>
          <w:tcPr>
            <w:tcW w:w="2011" w:type="pct"/>
          </w:tcPr>
          <w:p w14:paraId="3BC5522A" w14:textId="77777777" w:rsidR="00A27DBB" w:rsidRDefault="00A27DBB" w:rsidP="006F2DA6">
            <w:pPr>
              <w:spacing w:after="0"/>
            </w:pPr>
          </w:p>
        </w:tc>
      </w:tr>
      <w:tr w:rsidR="00A27DBB" w14:paraId="742FBC78" w14:textId="77777777" w:rsidTr="00E94B3E">
        <w:tc>
          <w:tcPr>
            <w:tcW w:w="1250" w:type="pct"/>
            <w:shd w:val="clear" w:color="auto" w:fill="DADDD9" w:themeFill="text2" w:themeFillTint="33"/>
          </w:tcPr>
          <w:p w14:paraId="128A1D4A" w14:textId="77777777" w:rsidR="00A27DBB" w:rsidRDefault="00A27DBB" w:rsidP="006F2DA6">
            <w:pPr>
              <w:spacing w:after="0"/>
            </w:pPr>
          </w:p>
        </w:tc>
        <w:tc>
          <w:tcPr>
            <w:tcW w:w="626" w:type="pct"/>
            <w:shd w:val="clear" w:color="auto" w:fill="DADDD9" w:themeFill="text2" w:themeFillTint="33"/>
          </w:tcPr>
          <w:p w14:paraId="57926B09" w14:textId="77777777" w:rsidR="00A27DBB" w:rsidRDefault="00A27DBB" w:rsidP="006F2DA6">
            <w:pPr>
              <w:spacing w:after="0"/>
            </w:pPr>
          </w:p>
        </w:tc>
        <w:tc>
          <w:tcPr>
            <w:tcW w:w="1113" w:type="pct"/>
            <w:shd w:val="clear" w:color="auto" w:fill="DADDD9" w:themeFill="text2" w:themeFillTint="33"/>
          </w:tcPr>
          <w:p w14:paraId="2721193B" w14:textId="77777777" w:rsidR="00A27DBB" w:rsidRDefault="00A27DBB" w:rsidP="006F2DA6">
            <w:pPr>
              <w:spacing w:after="0"/>
            </w:pPr>
          </w:p>
        </w:tc>
        <w:tc>
          <w:tcPr>
            <w:tcW w:w="2011" w:type="pct"/>
            <w:shd w:val="clear" w:color="auto" w:fill="DADDD9" w:themeFill="text2" w:themeFillTint="33"/>
          </w:tcPr>
          <w:p w14:paraId="3BD1A18F" w14:textId="77777777" w:rsidR="00A27DBB" w:rsidRDefault="00A27DBB" w:rsidP="006F2DA6">
            <w:pPr>
              <w:spacing w:after="0"/>
            </w:pPr>
          </w:p>
        </w:tc>
      </w:tr>
      <w:tr w:rsidR="00A27DBB" w14:paraId="2C5AC99A" w14:textId="77777777" w:rsidTr="00E94B3E">
        <w:tc>
          <w:tcPr>
            <w:tcW w:w="1250" w:type="pct"/>
          </w:tcPr>
          <w:p w14:paraId="665E3968" w14:textId="77777777" w:rsidR="00A27DBB" w:rsidRDefault="00A27DBB" w:rsidP="006F2DA6">
            <w:pPr>
              <w:spacing w:after="0"/>
            </w:pPr>
          </w:p>
        </w:tc>
        <w:tc>
          <w:tcPr>
            <w:tcW w:w="626" w:type="pct"/>
          </w:tcPr>
          <w:p w14:paraId="47CD47B0" w14:textId="77777777" w:rsidR="00A27DBB" w:rsidRDefault="00A27DBB" w:rsidP="006F2DA6">
            <w:pPr>
              <w:spacing w:after="0"/>
            </w:pPr>
          </w:p>
        </w:tc>
        <w:tc>
          <w:tcPr>
            <w:tcW w:w="1113" w:type="pct"/>
          </w:tcPr>
          <w:p w14:paraId="2943FCE9" w14:textId="77777777" w:rsidR="00A27DBB" w:rsidRDefault="00A27DBB" w:rsidP="006F2DA6">
            <w:pPr>
              <w:spacing w:after="0"/>
            </w:pPr>
          </w:p>
        </w:tc>
        <w:tc>
          <w:tcPr>
            <w:tcW w:w="2011" w:type="pct"/>
          </w:tcPr>
          <w:p w14:paraId="304A458C" w14:textId="77777777" w:rsidR="00A27DBB" w:rsidRDefault="00A27DBB" w:rsidP="006F2DA6">
            <w:pPr>
              <w:spacing w:after="0"/>
            </w:pPr>
          </w:p>
        </w:tc>
      </w:tr>
    </w:tbl>
    <w:p w14:paraId="31F4E633" w14:textId="77777777" w:rsidR="00A27DBB" w:rsidRDefault="00A27DBB" w:rsidP="00A27DBB"/>
    <w:p w14:paraId="1ADB47D2" w14:textId="77777777" w:rsidR="00A27DBB" w:rsidRDefault="00A27DBB">
      <w:pPr>
        <w:spacing w:after="0" w:line="240" w:lineRule="auto"/>
        <w:rPr>
          <w:rFonts w:eastAsia="MS Gothic"/>
          <w:b/>
          <w:bCs/>
          <w:color w:val="BC8A28" w:themeColor="accent1"/>
          <w:sz w:val="26"/>
          <w:szCs w:val="26"/>
        </w:rPr>
      </w:pPr>
      <w:r>
        <w:br w:type="page"/>
      </w:r>
    </w:p>
    <w:p w14:paraId="4AF33443" w14:textId="77777777" w:rsidR="00A27DBB" w:rsidRDefault="00A27DBB" w:rsidP="00A27DBB">
      <w:pPr>
        <w:pStyle w:val="Heading2"/>
      </w:pPr>
      <w:bookmarkStart w:id="6" w:name="_Toc181879665"/>
      <w:r>
        <w:lastRenderedPageBreak/>
        <w:t>Schedule 4: Key Personnel</w:t>
      </w:r>
      <w:bookmarkEnd w:id="6"/>
    </w:p>
    <w:p w14:paraId="67B58942" w14:textId="77777777" w:rsidR="006F2DA6" w:rsidRDefault="006F2DA6" w:rsidP="006F2DA6">
      <w:r>
        <w:t>The Tenderer must nominate the key personnel proposed for delivery of the Works. Attach resumes/CVs to the Tender submission.</w:t>
      </w:r>
    </w:p>
    <w:tbl>
      <w:tblPr>
        <w:tblStyle w:val="BasicTable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476"/>
        <w:gridCol w:w="7712"/>
      </w:tblGrid>
      <w:tr w:rsidR="006F2DA6" w14:paraId="7EC84AF9" w14:textId="77777777" w:rsidTr="00E94B3E">
        <w:tc>
          <w:tcPr>
            <w:tcW w:w="5000" w:type="pct"/>
            <w:gridSpan w:val="2"/>
            <w:shd w:val="clear" w:color="auto" w:fill="939A8D" w:themeFill="text2" w:themeFillTint="99"/>
          </w:tcPr>
          <w:p w14:paraId="3A5F8D9B" w14:textId="024070D2" w:rsidR="006F2DA6" w:rsidRPr="00E94B3E" w:rsidRDefault="00815DE5" w:rsidP="006F2DA6">
            <w:pPr>
              <w:spacing w:after="0"/>
              <w:rPr>
                <w:b/>
                <w:bCs/>
              </w:rPr>
            </w:pPr>
            <w:r w:rsidRPr="00E94B3E">
              <w:rPr>
                <w:b/>
                <w:bCs/>
              </w:rPr>
              <w:t>Key Contact for FBA – [Project Role Title]</w:t>
            </w:r>
          </w:p>
        </w:tc>
      </w:tr>
      <w:tr w:rsidR="006F2DA6" w14:paraId="4B0C3755" w14:textId="77777777" w:rsidTr="00E94B3E">
        <w:tc>
          <w:tcPr>
            <w:tcW w:w="1215" w:type="pct"/>
            <w:shd w:val="clear" w:color="auto" w:fill="DADDD9" w:themeFill="text2" w:themeFillTint="33"/>
          </w:tcPr>
          <w:p w14:paraId="64F1203A" w14:textId="77777777" w:rsidR="006F2DA6" w:rsidRDefault="006F2DA6" w:rsidP="006F2DA6">
            <w:pPr>
              <w:spacing w:after="0"/>
            </w:pPr>
            <w:r>
              <w:t>Name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116E2EF5" w14:textId="77777777" w:rsidR="006F2DA6" w:rsidRDefault="006F2DA6" w:rsidP="006F2DA6">
            <w:pPr>
              <w:spacing w:after="0"/>
            </w:pPr>
          </w:p>
        </w:tc>
      </w:tr>
      <w:tr w:rsidR="006F2DA6" w14:paraId="3E1683D9" w14:textId="77777777" w:rsidTr="00E94B3E">
        <w:tc>
          <w:tcPr>
            <w:tcW w:w="1215" w:type="pct"/>
          </w:tcPr>
          <w:p w14:paraId="2EB398EA" w14:textId="77777777" w:rsidR="006F2DA6" w:rsidRDefault="006F2DA6" w:rsidP="006F2DA6">
            <w:pPr>
              <w:spacing w:after="0"/>
            </w:pPr>
            <w:r>
              <w:t>Position Title</w:t>
            </w:r>
          </w:p>
        </w:tc>
        <w:tc>
          <w:tcPr>
            <w:tcW w:w="3785" w:type="pct"/>
          </w:tcPr>
          <w:p w14:paraId="3AFE051A" w14:textId="77777777" w:rsidR="006F2DA6" w:rsidRDefault="006F2DA6" w:rsidP="006F2DA6">
            <w:pPr>
              <w:spacing w:after="0"/>
            </w:pPr>
          </w:p>
        </w:tc>
      </w:tr>
      <w:tr w:rsidR="00815DE5" w14:paraId="5D3E667F" w14:textId="77777777" w:rsidTr="00E94B3E">
        <w:tc>
          <w:tcPr>
            <w:tcW w:w="1215" w:type="pct"/>
            <w:shd w:val="clear" w:color="auto" w:fill="DADDD9" w:themeFill="text2" w:themeFillTint="33"/>
          </w:tcPr>
          <w:p w14:paraId="581264D0" w14:textId="74B342E1" w:rsidR="00815DE5" w:rsidRDefault="00815DE5" w:rsidP="006F2DA6">
            <w:pPr>
              <w:spacing w:after="0"/>
            </w:pPr>
            <w:r>
              <w:t>Phone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54B274F9" w14:textId="77777777" w:rsidR="00815DE5" w:rsidRDefault="00815DE5" w:rsidP="006F2DA6">
            <w:pPr>
              <w:spacing w:after="0"/>
            </w:pPr>
          </w:p>
        </w:tc>
      </w:tr>
      <w:tr w:rsidR="00815DE5" w14:paraId="4E38AC25" w14:textId="77777777" w:rsidTr="00E94B3E">
        <w:tc>
          <w:tcPr>
            <w:tcW w:w="1215" w:type="pct"/>
          </w:tcPr>
          <w:p w14:paraId="177D5495" w14:textId="47148A64" w:rsidR="00815DE5" w:rsidRDefault="00815DE5" w:rsidP="006F2DA6">
            <w:pPr>
              <w:spacing w:after="0"/>
            </w:pPr>
            <w:r>
              <w:t>Email</w:t>
            </w:r>
          </w:p>
        </w:tc>
        <w:tc>
          <w:tcPr>
            <w:tcW w:w="3785" w:type="pct"/>
          </w:tcPr>
          <w:p w14:paraId="3E228AEE" w14:textId="77777777" w:rsidR="00815DE5" w:rsidRDefault="00815DE5" w:rsidP="006F2DA6">
            <w:pPr>
              <w:spacing w:after="0"/>
            </w:pPr>
          </w:p>
        </w:tc>
      </w:tr>
      <w:tr w:rsidR="006F2DA6" w14:paraId="6206135E" w14:textId="77777777" w:rsidTr="00E94B3E">
        <w:tc>
          <w:tcPr>
            <w:tcW w:w="1215" w:type="pct"/>
            <w:shd w:val="clear" w:color="auto" w:fill="DADDD9" w:themeFill="text2" w:themeFillTint="33"/>
          </w:tcPr>
          <w:p w14:paraId="00CCE7AA" w14:textId="77777777" w:rsidR="006F2DA6" w:rsidRDefault="006F2DA6" w:rsidP="006F2DA6">
            <w:pPr>
              <w:spacing w:after="0"/>
            </w:pPr>
            <w:r>
              <w:t>Qualifications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4FE01157" w14:textId="77777777" w:rsidR="006F2DA6" w:rsidRDefault="006F2DA6" w:rsidP="006F2DA6">
            <w:pPr>
              <w:spacing w:after="0"/>
            </w:pPr>
          </w:p>
        </w:tc>
      </w:tr>
      <w:tr w:rsidR="006F2DA6" w14:paraId="4BD01F01" w14:textId="77777777" w:rsidTr="00E94B3E">
        <w:tc>
          <w:tcPr>
            <w:tcW w:w="1215" w:type="pct"/>
          </w:tcPr>
          <w:p w14:paraId="1E21DD82" w14:textId="77777777" w:rsidR="006F2DA6" w:rsidRDefault="006F2DA6" w:rsidP="006F2DA6">
            <w:pPr>
              <w:spacing w:after="0"/>
            </w:pPr>
            <w:r>
              <w:t>Relevant Licences</w:t>
            </w:r>
          </w:p>
        </w:tc>
        <w:tc>
          <w:tcPr>
            <w:tcW w:w="3785" w:type="pct"/>
          </w:tcPr>
          <w:p w14:paraId="143B8E55" w14:textId="77777777" w:rsidR="006F2DA6" w:rsidRDefault="006F2DA6" w:rsidP="006F2DA6">
            <w:pPr>
              <w:spacing w:after="0"/>
            </w:pPr>
          </w:p>
        </w:tc>
      </w:tr>
      <w:tr w:rsidR="006F2DA6" w14:paraId="14488617" w14:textId="77777777" w:rsidTr="00E94B3E">
        <w:tc>
          <w:tcPr>
            <w:tcW w:w="1215" w:type="pct"/>
            <w:shd w:val="clear" w:color="auto" w:fill="DADDD9" w:themeFill="text2" w:themeFillTint="33"/>
          </w:tcPr>
          <w:p w14:paraId="0A425830" w14:textId="77777777" w:rsidR="006F2DA6" w:rsidRDefault="006F2DA6" w:rsidP="006F2DA6">
            <w:pPr>
              <w:spacing w:after="0"/>
            </w:pPr>
            <w:r>
              <w:t>Relevant Experience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2E3DCF5A" w14:textId="77777777" w:rsidR="006F2DA6" w:rsidRDefault="006F2DA6" w:rsidP="006F2DA6">
            <w:pPr>
              <w:spacing w:after="0"/>
            </w:pPr>
          </w:p>
        </w:tc>
      </w:tr>
    </w:tbl>
    <w:p w14:paraId="3D4CE464" w14:textId="77777777" w:rsidR="006F2DA6" w:rsidRDefault="006F2DA6" w:rsidP="006F2DA6">
      <w:pPr>
        <w:spacing w:after="0"/>
      </w:pPr>
    </w:p>
    <w:tbl>
      <w:tblPr>
        <w:tblStyle w:val="BasicTable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476"/>
        <w:gridCol w:w="7712"/>
      </w:tblGrid>
      <w:tr w:rsidR="006F2DA6" w14:paraId="173F89F4" w14:textId="77777777" w:rsidTr="00E94B3E">
        <w:tc>
          <w:tcPr>
            <w:tcW w:w="5000" w:type="pct"/>
            <w:gridSpan w:val="2"/>
            <w:shd w:val="clear" w:color="auto" w:fill="939A8D" w:themeFill="text2" w:themeFillTint="99"/>
          </w:tcPr>
          <w:p w14:paraId="49E2A778" w14:textId="1349E4F8" w:rsidR="006F2DA6" w:rsidRPr="00E94B3E" w:rsidRDefault="006F2DA6" w:rsidP="006F2DA6">
            <w:pPr>
              <w:spacing w:after="0"/>
              <w:rPr>
                <w:b/>
                <w:bCs/>
              </w:rPr>
            </w:pPr>
            <w:r w:rsidRPr="00E94B3E">
              <w:rPr>
                <w:b/>
                <w:bCs/>
              </w:rPr>
              <w:t>[</w:t>
            </w:r>
            <w:r w:rsidR="00A770F4" w:rsidRPr="00E94B3E">
              <w:rPr>
                <w:b/>
                <w:bCs/>
              </w:rPr>
              <w:t xml:space="preserve">Project </w:t>
            </w:r>
            <w:r w:rsidRPr="00E94B3E">
              <w:rPr>
                <w:b/>
                <w:bCs/>
              </w:rPr>
              <w:t>Role Title]</w:t>
            </w:r>
          </w:p>
        </w:tc>
      </w:tr>
      <w:tr w:rsidR="006F2DA6" w14:paraId="191A3F86" w14:textId="77777777" w:rsidTr="00E94B3E">
        <w:tc>
          <w:tcPr>
            <w:tcW w:w="1215" w:type="pct"/>
            <w:shd w:val="clear" w:color="auto" w:fill="DADDD9" w:themeFill="text2" w:themeFillTint="33"/>
          </w:tcPr>
          <w:p w14:paraId="7B9C0392" w14:textId="77777777" w:rsidR="006F2DA6" w:rsidRDefault="006F2DA6" w:rsidP="006F2DA6">
            <w:pPr>
              <w:spacing w:after="0"/>
            </w:pPr>
            <w:r>
              <w:t>Name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2B41DF24" w14:textId="77777777" w:rsidR="006F2DA6" w:rsidRDefault="006F2DA6" w:rsidP="006F2DA6">
            <w:pPr>
              <w:spacing w:after="0"/>
            </w:pPr>
          </w:p>
        </w:tc>
      </w:tr>
      <w:tr w:rsidR="006F2DA6" w14:paraId="465716B4" w14:textId="77777777" w:rsidTr="00E94B3E">
        <w:tc>
          <w:tcPr>
            <w:tcW w:w="1215" w:type="pct"/>
          </w:tcPr>
          <w:p w14:paraId="1F03AA2F" w14:textId="77777777" w:rsidR="006F2DA6" w:rsidRDefault="006F2DA6" w:rsidP="006F2DA6">
            <w:pPr>
              <w:spacing w:after="0"/>
            </w:pPr>
            <w:r>
              <w:t>Position Title</w:t>
            </w:r>
          </w:p>
        </w:tc>
        <w:tc>
          <w:tcPr>
            <w:tcW w:w="3785" w:type="pct"/>
          </w:tcPr>
          <w:p w14:paraId="6AA490E2" w14:textId="77777777" w:rsidR="006F2DA6" w:rsidRDefault="006F2DA6" w:rsidP="006F2DA6">
            <w:pPr>
              <w:spacing w:after="0"/>
            </w:pPr>
          </w:p>
        </w:tc>
      </w:tr>
      <w:tr w:rsidR="006F2DA6" w14:paraId="15716341" w14:textId="77777777" w:rsidTr="00E94B3E">
        <w:tc>
          <w:tcPr>
            <w:tcW w:w="1215" w:type="pct"/>
            <w:shd w:val="clear" w:color="auto" w:fill="DADDD9" w:themeFill="text2" w:themeFillTint="33"/>
          </w:tcPr>
          <w:p w14:paraId="160EC0C0" w14:textId="77777777" w:rsidR="006F2DA6" w:rsidRDefault="006F2DA6" w:rsidP="006F2DA6">
            <w:pPr>
              <w:spacing w:after="0"/>
            </w:pPr>
            <w:r>
              <w:t>Qualifications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4F05328E" w14:textId="77777777" w:rsidR="006F2DA6" w:rsidRDefault="006F2DA6" w:rsidP="006F2DA6">
            <w:pPr>
              <w:spacing w:after="0"/>
            </w:pPr>
          </w:p>
        </w:tc>
      </w:tr>
      <w:tr w:rsidR="006F2DA6" w14:paraId="23F37D36" w14:textId="77777777" w:rsidTr="00E94B3E">
        <w:tc>
          <w:tcPr>
            <w:tcW w:w="1215" w:type="pct"/>
          </w:tcPr>
          <w:p w14:paraId="39F97D25" w14:textId="77777777" w:rsidR="006F2DA6" w:rsidRDefault="006F2DA6" w:rsidP="006F2DA6">
            <w:pPr>
              <w:spacing w:after="0"/>
            </w:pPr>
            <w:r>
              <w:t>Relevant Licences</w:t>
            </w:r>
          </w:p>
        </w:tc>
        <w:tc>
          <w:tcPr>
            <w:tcW w:w="3785" w:type="pct"/>
          </w:tcPr>
          <w:p w14:paraId="3342C7B0" w14:textId="77777777" w:rsidR="006F2DA6" w:rsidRDefault="006F2DA6" w:rsidP="006F2DA6">
            <w:pPr>
              <w:spacing w:after="0"/>
            </w:pPr>
          </w:p>
        </w:tc>
      </w:tr>
      <w:tr w:rsidR="006F2DA6" w14:paraId="4093A702" w14:textId="77777777" w:rsidTr="00E94B3E">
        <w:tc>
          <w:tcPr>
            <w:tcW w:w="1215" w:type="pct"/>
            <w:shd w:val="clear" w:color="auto" w:fill="DADDD9" w:themeFill="text2" w:themeFillTint="33"/>
          </w:tcPr>
          <w:p w14:paraId="4F174507" w14:textId="77777777" w:rsidR="006F2DA6" w:rsidRDefault="006F2DA6" w:rsidP="006F2DA6">
            <w:pPr>
              <w:spacing w:after="0"/>
            </w:pPr>
            <w:r>
              <w:t>Relevant Experience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4ABFF12A" w14:textId="77777777" w:rsidR="006F2DA6" w:rsidRDefault="006F2DA6" w:rsidP="006F2DA6">
            <w:pPr>
              <w:spacing w:after="0"/>
            </w:pPr>
          </w:p>
        </w:tc>
      </w:tr>
    </w:tbl>
    <w:p w14:paraId="7B7ACDE4" w14:textId="77777777" w:rsidR="006F2DA6" w:rsidRDefault="006F2DA6" w:rsidP="006F2DA6">
      <w:pPr>
        <w:spacing w:after="0"/>
      </w:pPr>
    </w:p>
    <w:tbl>
      <w:tblPr>
        <w:tblStyle w:val="BasicTable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476"/>
        <w:gridCol w:w="7712"/>
      </w:tblGrid>
      <w:tr w:rsidR="006F2DA6" w14:paraId="0AAFE028" w14:textId="77777777" w:rsidTr="00E94B3E">
        <w:tc>
          <w:tcPr>
            <w:tcW w:w="5000" w:type="pct"/>
            <w:gridSpan w:val="2"/>
            <w:shd w:val="clear" w:color="auto" w:fill="939A8D" w:themeFill="text2" w:themeFillTint="99"/>
          </w:tcPr>
          <w:p w14:paraId="31399FB0" w14:textId="3F547812" w:rsidR="006F2DA6" w:rsidRPr="00E94B3E" w:rsidRDefault="006F2DA6" w:rsidP="006F2DA6">
            <w:pPr>
              <w:spacing w:after="0"/>
              <w:rPr>
                <w:b/>
                <w:bCs/>
              </w:rPr>
            </w:pPr>
            <w:r w:rsidRPr="00E94B3E">
              <w:rPr>
                <w:b/>
                <w:bCs/>
              </w:rPr>
              <w:t>[</w:t>
            </w:r>
            <w:r w:rsidR="00A770F4" w:rsidRPr="00E94B3E">
              <w:rPr>
                <w:b/>
                <w:bCs/>
              </w:rPr>
              <w:t xml:space="preserve">Project </w:t>
            </w:r>
            <w:r w:rsidRPr="00E94B3E">
              <w:rPr>
                <w:b/>
                <w:bCs/>
              </w:rPr>
              <w:t>Role Title]</w:t>
            </w:r>
          </w:p>
        </w:tc>
      </w:tr>
      <w:tr w:rsidR="006F2DA6" w14:paraId="493DF608" w14:textId="77777777" w:rsidTr="00E94B3E">
        <w:tc>
          <w:tcPr>
            <w:tcW w:w="1215" w:type="pct"/>
            <w:shd w:val="clear" w:color="auto" w:fill="DADDD9" w:themeFill="text2" w:themeFillTint="33"/>
          </w:tcPr>
          <w:p w14:paraId="1837215F" w14:textId="77777777" w:rsidR="006F2DA6" w:rsidRDefault="006F2DA6" w:rsidP="006F2DA6">
            <w:pPr>
              <w:spacing w:after="0"/>
            </w:pPr>
            <w:r>
              <w:t>Name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1607EDE4" w14:textId="77777777" w:rsidR="006F2DA6" w:rsidRDefault="006F2DA6" w:rsidP="006F2DA6">
            <w:pPr>
              <w:spacing w:after="0"/>
            </w:pPr>
          </w:p>
        </w:tc>
      </w:tr>
      <w:tr w:rsidR="006F2DA6" w14:paraId="72D0ACAC" w14:textId="77777777" w:rsidTr="00E94B3E">
        <w:tc>
          <w:tcPr>
            <w:tcW w:w="1215" w:type="pct"/>
          </w:tcPr>
          <w:p w14:paraId="69145F34" w14:textId="77777777" w:rsidR="006F2DA6" w:rsidRDefault="006F2DA6" w:rsidP="006F2DA6">
            <w:pPr>
              <w:spacing w:after="0"/>
            </w:pPr>
            <w:r>
              <w:t>Position Title</w:t>
            </w:r>
          </w:p>
        </w:tc>
        <w:tc>
          <w:tcPr>
            <w:tcW w:w="3785" w:type="pct"/>
          </w:tcPr>
          <w:p w14:paraId="4D9546F9" w14:textId="77777777" w:rsidR="006F2DA6" w:rsidRDefault="006F2DA6" w:rsidP="006F2DA6">
            <w:pPr>
              <w:spacing w:after="0"/>
            </w:pPr>
          </w:p>
        </w:tc>
      </w:tr>
      <w:tr w:rsidR="006F2DA6" w14:paraId="22FA8BFB" w14:textId="77777777" w:rsidTr="00E94B3E">
        <w:tc>
          <w:tcPr>
            <w:tcW w:w="1215" w:type="pct"/>
            <w:shd w:val="clear" w:color="auto" w:fill="DADDD9" w:themeFill="text2" w:themeFillTint="33"/>
          </w:tcPr>
          <w:p w14:paraId="4A7D4A1B" w14:textId="77777777" w:rsidR="006F2DA6" w:rsidRDefault="006F2DA6" w:rsidP="006F2DA6">
            <w:pPr>
              <w:spacing w:after="0"/>
            </w:pPr>
            <w:r>
              <w:t>Qualifications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4390BEF5" w14:textId="77777777" w:rsidR="006F2DA6" w:rsidRDefault="006F2DA6" w:rsidP="006F2DA6">
            <w:pPr>
              <w:spacing w:after="0"/>
            </w:pPr>
          </w:p>
        </w:tc>
      </w:tr>
      <w:tr w:rsidR="006F2DA6" w14:paraId="60B9806B" w14:textId="77777777" w:rsidTr="00E94B3E">
        <w:tc>
          <w:tcPr>
            <w:tcW w:w="1215" w:type="pct"/>
          </w:tcPr>
          <w:p w14:paraId="00D8E0E6" w14:textId="77777777" w:rsidR="006F2DA6" w:rsidRDefault="006F2DA6" w:rsidP="006F2DA6">
            <w:pPr>
              <w:spacing w:after="0"/>
            </w:pPr>
            <w:r>
              <w:t>Relevant Licences</w:t>
            </w:r>
          </w:p>
        </w:tc>
        <w:tc>
          <w:tcPr>
            <w:tcW w:w="3785" w:type="pct"/>
          </w:tcPr>
          <w:p w14:paraId="1B387A53" w14:textId="77777777" w:rsidR="006F2DA6" w:rsidRDefault="006F2DA6" w:rsidP="006F2DA6">
            <w:pPr>
              <w:spacing w:after="0"/>
            </w:pPr>
          </w:p>
        </w:tc>
      </w:tr>
      <w:tr w:rsidR="006F2DA6" w14:paraId="17897B3A" w14:textId="77777777" w:rsidTr="00E94B3E">
        <w:tc>
          <w:tcPr>
            <w:tcW w:w="1215" w:type="pct"/>
            <w:shd w:val="clear" w:color="auto" w:fill="DADDD9" w:themeFill="text2" w:themeFillTint="33"/>
          </w:tcPr>
          <w:p w14:paraId="47806C0A" w14:textId="77777777" w:rsidR="006F2DA6" w:rsidRDefault="006F2DA6" w:rsidP="006F2DA6">
            <w:pPr>
              <w:spacing w:after="0"/>
            </w:pPr>
            <w:r>
              <w:t>Relevant Experience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24BD91A7" w14:textId="77777777" w:rsidR="006F2DA6" w:rsidRDefault="006F2DA6" w:rsidP="006F2DA6">
            <w:pPr>
              <w:spacing w:after="0"/>
            </w:pPr>
          </w:p>
        </w:tc>
      </w:tr>
    </w:tbl>
    <w:p w14:paraId="10492575" w14:textId="77777777" w:rsidR="006F2DA6" w:rsidRDefault="006F2DA6" w:rsidP="006F2DA6">
      <w:pPr>
        <w:spacing w:after="0"/>
      </w:pPr>
    </w:p>
    <w:tbl>
      <w:tblPr>
        <w:tblStyle w:val="BasicTable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2476"/>
        <w:gridCol w:w="7712"/>
      </w:tblGrid>
      <w:tr w:rsidR="006F2DA6" w14:paraId="57D41DAA" w14:textId="77777777" w:rsidTr="00E94B3E">
        <w:tc>
          <w:tcPr>
            <w:tcW w:w="5000" w:type="pct"/>
            <w:gridSpan w:val="2"/>
            <w:shd w:val="clear" w:color="auto" w:fill="939A8D" w:themeFill="text2" w:themeFillTint="99"/>
          </w:tcPr>
          <w:p w14:paraId="612EB49F" w14:textId="119CB54B" w:rsidR="006F2DA6" w:rsidRPr="00E94B3E" w:rsidRDefault="006F2DA6" w:rsidP="006F2DA6">
            <w:pPr>
              <w:spacing w:after="0"/>
              <w:rPr>
                <w:b/>
                <w:bCs/>
              </w:rPr>
            </w:pPr>
            <w:r w:rsidRPr="00E94B3E">
              <w:rPr>
                <w:b/>
                <w:bCs/>
              </w:rPr>
              <w:t>[</w:t>
            </w:r>
            <w:r w:rsidR="00A770F4" w:rsidRPr="00E94B3E">
              <w:rPr>
                <w:b/>
                <w:bCs/>
              </w:rPr>
              <w:t xml:space="preserve">Project </w:t>
            </w:r>
            <w:r w:rsidRPr="00E94B3E">
              <w:rPr>
                <w:b/>
                <w:bCs/>
              </w:rPr>
              <w:t>Role Title]</w:t>
            </w:r>
          </w:p>
        </w:tc>
      </w:tr>
      <w:tr w:rsidR="006F2DA6" w14:paraId="07FE5468" w14:textId="77777777" w:rsidTr="00E94B3E">
        <w:tc>
          <w:tcPr>
            <w:tcW w:w="1215" w:type="pct"/>
            <w:shd w:val="clear" w:color="auto" w:fill="DADDD9" w:themeFill="text2" w:themeFillTint="33"/>
          </w:tcPr>
          <w:p w14:paraId="7F82DDCB" w14:textId="77777777" w:rsidR="006F2DA6" w:rsidRDefault="006F2DA6" w:rsidP="006F2DA6">
            <w:pPr>
              <w:spacing w:after="0"/>
            </w:pPr>
            <w:r>
              <w:t>Name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5A83A92F" w14:textId="77777777" w:rsidR="006F2DA6" w:rsidRDefault="006F2DA6" w:rsidP="006F2DA6">
            <w:pPr>
              <w:spacing w:after="0"/>
            </w:pPr>
          </w:p>
        </w:tc>
      </w:tr>
      <w:tr w:rsidR="006F2DA6" w14:paraId="597D598E" w14:textId="77777777" w:rsidTr="00E94B3E">
        <w:tc>
          <w:tcPr>
            <w:tcW w:w="1215" w:type="pct"/>
          </w:tcPr>
          <w:p w14:paraId="42F8D593" w14:textId="77777777" w:rsidR="006F2DA6" w:rsidRDefault="006F2DA6" w:rsidP="006F2DA6">
            <w:pPr>
              <w:spacing w:after="0"/>
            </w:pPr>
            <w:r>
              <w:t>Position Title</w:t>
            </w:r>
          </w:p>
        </w:tc>
        <w:tc>
          <w:tcPr>
            <w:tcW w:w="3785" w:type="pct"/>
          </w:tcPr>
          <w:p w14:paraId="5F26404B" w14:textId="77777777" w:rsidR="006F2DA6" w:rsidRDefault="006F2DA6" w:rsidP="006F2DA6">
            <w:pPr>
              <w:spacing w:after="0"/>
            </w:pPr>
          </w:p>
        </w:tc>
      </w:tr>
      <w:tr w:rsidR="006F2DA6" w14:paraId="3DA175B9" w14:textId="77777777" w:rsidTr="00E94B3E">
        <w:tc>
          <w:tcPr>
            <w:tcW w:w="1215" w:type="pct"/>
            <w:shd w:val="clear" w:color="auto" w:fill="DADDD9" w:themeFill="text2" w:themeFillTint="33"/>
          </w:tcPr>
          <w:p w14:paraId="38E19466" w14:textId="77777777" w:rsidR="006F2DA6" w:rsidRDefault="006F2DA6" w:rsidP="006F2DA6">
            <w:pPr>
              <w:spacing w:after="0"/>
            </w:pPr>
            <w:r>
              <w:t>Qualifications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4106D18A" w14:textId="77777777" w:rsidR="006F2DA6" w:rsidRDefault="006F2DA6" w:rsidP="006F2DA6">
            <w:pPr>
              <w:spacing w:after="0"/>
            </w:pPr>
          </w:p>
        </w:tc>
      </w:tr>
      <w:tr w:rsidR="006F2DA6" w14:paraId="63ED2E90" w14:textId="77777777" w:rsidTr="00E94B3E">
        <w:tc>
          <w:tcPr>
            <w:tcW w:w="1215" w:type="pct"/>
          </w:tcPr>
          <w:p w14:paraId="762E04D5" w14:textId="77777777" w:rsidR="006F2DA6" w:rsidRDefault="006F2DA6" w:rsidP="006F2DA6">
            <w:pPr>
              <w:spacing w:after="0"/>
            </w:pPr>
            <w:r>
              <w:t>Relevant Licences</w:t>
            </w:r>
          </w:p>
        </w:tc>
        <w:tc>
          <w:tcPr>
            <w:tcW w:w="3785" w:type="pct"/>
          </w:tcPr>
          <w:p w14:paraId="5E7C5C48" w14:textId="77777777" w:rsidR="006F2DA6" w:rsidRDefault="006F2DA6" w:rsidP="006F2DA6">
            <w:pPr>
              <w:spacing w:after="0"/>
            </w:pPr>
          </w:p>
        </w:tc>
      </w:tr>
      <w:tr w:rsidR="006F2DA6" w14:paraId="631A964F" w14:textId="77777777" w:rsidTr="00E94B3E">
        <w:tc>
          <w:tcPr>
            <w:tcW w:w="1215" w:type="pct"/>
            <w:shd w:val="clear" w:color="auto" w:fill="DADDD9" w:themeFill="text2" w:themeFillTint="33"/>
          </w:tcPr>
          <w:p w14:paraId="1D20468C" w14:textId="77777777" w:rsidR="006F2DA6" w:rsidRDefault="006F2DA6" w:rsidP="006F2DA6">
            <w:pPr>
              <w:spacing w:after="0"/>
            </w:pPr>
            <w:r>
              <w:t>Relevant Experience</w:t>
            </w:r>
          </w:p>
        </w:tc>
        <w:tc>
          <w:tcPr>
            <w:tcW w:w="3785" w:type="pct"/>
            <w:shd w:val="clear" w:color="auto" w:fill="DADDD9" w:themeFill="text2" w:themeFillTint="33"/>
          </w:tcPr>
          <w:p w14:paraId="7A3F227A" w14:textId="77777777" w:rsidR="006F2DA6" w:rsidRDefault="006F2DA6" w:rsidP="006F2DA6">
            <w:pPr>
              <w:spacing w:after="0"/>
            </w:pPr>
          </w:p>
        </w:tc>
      </w:tr>
    </w:tbl>
    <w:p w14:paraId="3BE8FD48" w14:textId="77777777" w:rsidR="00204D7B" w:rsidRDefault="00204D7B" w:rsidP="00815DE5"/>
    <w:p w14:paraId="4177098E" w14:textId="77777777" w:rsidR="00204D7B" w:rsidRDefault="00204D7B">
      <w:pPr>
        <w:spacing w:after="0" w:line="240" w:lineRule="auto"/>
        <w:rPr>
          <w:rFonts w:eastAsia="MS Gothic"/>
          <w:b/>
          <w:bCs/>
          <w:color w:val="BC8A28" w:themeColor="accent1"/>
          <w:sz w:val="26"/>
          <w:szCs w:val="26"/>
        </w:rPr>
      </w:pPr>
      <w:r>
        <w:br w:type="page"/>
      </w:r>
    </w:p>
    <w:p w14:paraId="7984D755" w14:textId="2C701088" w:rsidR="00937754" w:rsidRDefault="00937754" w:rsidP="00937754">
      <w:pPr>
        <w:pStyle w:val="Heading2"/>
      </w:pPr>
      <w:bookmarkStart w:id="7" w:name="_Toc181879666"/>
      <w:r>
        <w:lastRenderedPageBreak/>
        <w:t>Schedule 5: Non-price Assessment Requirements</w:t>
      </w:r>
      <w:bookmarkEnd w:id="7"/>
    </w:p>
    <w:p w14:paraId="7845BFA7" w14:textId="017BA809" w:rsidR="00937754" w:rsidRDefault="00937754" w:rsidP="00937754">
      <w:r>
        <w:t xml:space="preserve">Tenderer should submit documentation and evidence supporting the assessment criteria outlined in </w:t>
      </w:r>
      <w:r w:rsidRPr="007E67CE">
        <w:rPr>
          <w:b/>
          <w:bCs/>
        </w:rPr>
        <w:t xml:space="preserve">Part </w:t>
      </w:r>
      <w:r w:rsidR="00780383">
        <w:rPr>
          <w:b/>
          <w:bCs/>
        </w:rPr>
        <w:t>3</w:t>
      </w:r>
      <w:r w:rsidRPr="007E67CE">
        <w:rPr>
          <w:b/>
          <w:bCs/>
        </w:rPr>
        <w:t xml:space="preserve">: </w:t>
      </w:r>
      <w:r w:rsidR="00780383">
        <w:rPr>
          <w:b/>
          <w:bCs/>
        </w:rPr>
        <w:t>Evaluation of Tenders</w:t>
      </w:r>
      <w:r>
        <w:t>. Minimum evidence required is:</w:t>
      </w:r>
    </w:p>
    <w:p w14:paraId="26D6598A" w14:textId="77777777" w:rsidR="00937754" w:rsidRDefault="00937754" w:rsidP="00937754">
      <w:pPr>
        <w:pStyle w:val="ListParagraph"/>
        <w:numPr>
          <w:ilvl w:val="0"/>
          <w:numId w:val="21"/>
        </w:numPr>
      </w:pPr>
      <w:r>
        <w:t xml:space="preserve">Proposed </w:t>
      </w:r>
      <w:proofErr w:type="gramStart"/>
      <w:r>
        <w:t>methodology;</w:t>
      </w:r>
      <w:proofErr w:type="gramEnd"/>
    </w:p>
    <w:p w14:paraId="0835BDF5" w14:textId="77777777" w:rsidR="00937754" w:rsidRDefault="00937754" w:rsidP="00937754">
      <w:pPr>
        <w:pStyle w:val="ListParagraph"/>
        <w:numPr>
          <w:ilvl w:val="0"/>
          <w:numId w:val="21"/>
        </w:numPr>
      </w:pPr>
      <w:r>
        <w:t xml:space="preserve">Project </w:t>
      </w:r>
      <w:proofErr w:type="gramStart"/>
      <w:r>
        <w:t>schedule;</w:t>
      </w:r>
      <w:proofErr w:type="gramEnd"/>
    </w:p>
    <w:p w14:paraId="10C503AC" w14:textId="77777777" w:rsidR="00937754" w:rsidRDefault="00937754" w:rsidP="00937754">
      <w:pPr>
        <w:pStyle w:val="ListParagraph"/>
        <w:numPr>
          <w:ilvl w:val="0"/>
          <w:numId w:val="21"/>
        </w:numPr>
      </w:pPr>
      <w:r>
        <w:t>Management systems; and</w:t>
      </w:r>
    </w:p>
    <w:p w14:paraId="712AA2A4" w14:textId="77777777" w:rsidR="00937754" w:rsidRDefault="00937754" w:rsidP="00937754">
      <w:pPr>
        <w:pStyle w:val="ListParagraph"/>
        <w:numPr>
          <w:ilvl w:val="0"/>
          <w:numId w:val="21"/>
        </w:numPr>
      </w:pPr>
      <w:r>
        <w:t>Examples of demonstrated experience.</w:t>
      </w:r>
    </w:p>
    <w:p w14:paraId="202BF09E" w14:textId="77777777" w:rsidR="009D3A74" w:rsidRDefault="00937754" w:rsidP="00937754">
      <w:r>
        <w:t>The Tenderer may submit more documentation to support their Tender as they see fit.</w:t>
      </w:r>
    </w:p>
    <w:p w14:paraId="5642BCFA" w14:textId="77777777" w:rsidR="009D3A74" w:rsidRDefault="00937754" w:rsidP="00937754">
      <w:r>
        <w:t>FBA reserves the right to</w:t>
      </w:r>
      <w:r w:rsidR="009D3A74">
        <w:t>:</w:t>
      </w:r>
    </w:p>
    <w:p w14:paraId="3BB99A5F" w14:textId="1E434EC7" w:rsidR="00937754" w:rsidRDefault="00937754" w:rsidP="009D3A74">
      <w:pPr>
        <w:pStyle w:val="ListParagraph"/>
        <w:numPr>
          <w:ilvl w:val="0"/>
          <w:numId w:val="22"/>
        </w:numPr>
      </w:pPr>
      <w:r>
        <w:t xml:space="preserve">consider or not consider Tenders that do not supply the minimum </w:t>
      </w:r>
      <w:r w:rsidR="0013782E">
        <w:t>documentation</w:t>
      </w:r>
      <w:r w:rsidR="009D3A74">
        <w:t>; and</w:t>
      </w:r>
    </w:p>
    <w:p w14:paraId="10D7DCA8" w14:textId="30245078" w:rsidR="009D3A74" w:rsidRDefault="009D3A74" w:rsidP="009D3A74">
      <w:pPr>
        <w:pStyle w:val="ListParagraph"/>
        <w:numPr>
          <w:ilvl w:val="0"/>
          <w:numId w:val="22"/>
        </w:numPr>
      </w:pPr>
      <w:r>
        <w:t xml:space="preserve">consider or not consider </w:t>
      </w:r>
      <w:r w:rsidR="0013782E">
        <w:t xml:space="preserve">any documentation </w:t>
      </w:r>
      <w:r w:rsidR="00B079D1">
        <w:t>exceeding</w:t>
      </w:r>
      <w:r w:rsidR="0013782E">
        <w:t xml:space="preserve"> the minimum </w:t>
      </w:r>
      <w:r w:rsidR="0012440A">
        <w:t>documentation</w:t>
      </w:r>
      <w:r w:rsidR="0013782E">
        <w:t>.</w:t>
      </w:r>
    </w:p>
    <w:p w14:paraId="16DF4899" w14:textId="77777777" w:rsidR="00B9661E" w:rsidRDefault="00B9661E">
      <w:pPr>
        <w:spacing w:after="0" w:line="240" w:lineRule="auto"/>
        <w:rPr>
          <w:rFonts w:eastAsia="MS Gothic"/>
          <w:b/>
          <w:bCs/>
          <w:color w:val="BC8A28" w:themeColor="accent1"/>
          <w:sz w:val="26"/>
          <w:szCs w:val="26"/>
        </w:rPr>
      </w:pPr>
      <w:r>
        <w:br w:type="page"/>
      </w:r>
    </w:p>
    <w:p w14:paraId="05CB4E57" w14:textId="06416C2A" w:rsidR="002D3C0A" w:rsidRDefault="002D3C0A" w:rsidP="00A27DBB">
      <w:pPr>
        <w:pStyle w:val="Heading2"/>
      </w:pPr>
      <w:bookmarkStart w:id="8" w:name="_Toc181879667"/>
      <w:r>
        <w:lastRenderedPageBreak/>
        <w:t>Schedule 6: Price Schedule</w:t>
      </w:r>
      <w:bookmarkEnd w:id="8"/>
    </w:p>
    <w:p w14:paraId="7E331D74" w14:textId="2BEDE1C6" w:rsidR="00B9661E" w:rsidRDefault="004E7252" w:rsidP="00B9661E">
      <w:r>
        <w:t xml:space="preserve">Please complete the </w:t>
      </w:r>
      <w:r w:rsidR="00725C57">
        <w:t xml:space="preserve">two worksheets, Bill of Quantities and Schedule of Rates, in the </w:t>
      </w:r>
      <w:r w:rsidRPr="007E67CE">
        <w:t>attached</w:t>
      </w:r>
      <w:r w:rsidR="00B9661E" w:rsidRPr="007E67CE">
        <w:t xml:space="preserve"> </w:t>
      </w:r>
      <w:r w:rsidR="00B9661E" w:rsidRPr="007E67CE">
        <w:rPr>
          <w:b/>
          <w:bCs/>
        </w:rPr>
        <w:t xml:space="preserve">Schedule </w:t>
      </w:r>
      <w:r w:rsidRPr="007E67CE">
        <w:rPr>
          <w:b/>
          <w:bCs/>
        </w:rPr>
        <w:t>6</w:t>
      </w:r>
      <w:r w:rsidR="00B9661E" w:rsidRPr="007E67CE">
        <w:rPr>
          <w:b/>
          <w:bCs/>
        </w:rPr>
        <w:t>: Price Schedule</w:t>
      </w:r>
      <w:r w:rsidR="005E00E3">
        <w:rPr>
          <w:b/>
          <w:bCs/>
        </w:rPr>
        <w:t>.xlsx</w:t>
      </w:r>
      <w:r w:rsidR="00B9661E" w:rsidRPr="007E67CE">
        <w:t xml:space="preserve"> file.</w:t>
      </w:r>
    </w:p>
    <w:p w14:paraId="515C0FF2" w14:textId="4FA41305" w:rsidR="004E7252" w:rsidRDefault="004E7252" w:rsidP="00B9661E">
      <w:r>
        <w:t xml:space="preserve">The </w:t>
      </w:r>
      <w:r w:rsidR="00725C57">
        <w:t>Bill of Quantities</w:t>
      </w:r>
      <w:r>
        <w:t xml:space="preserve"> should contain </w:t>
      </w:r>
      <w:r w:rsidR="00250B88">
        <w:t xml:space="preserve">all expected </w:t>
      </w:r>
      <w:r w:rsidR="00E6092E">
        <w:t>costs associated with delivery of the works</w:t>
      </w:r>
      <w:r w:rsidR="007C2D3F">
        <w:t xml:space="preserve"> </w:t>
      </w:r>
      <w:r w:rsidR="006214C5">
        <w:t xml:space="preserve">and the final price to FBA </w:t>
      </w:r>
      <w:r w:rsidR="00390A03">
        <w:t>that will</w:t>
      </w:r>
      <w:r w:rsidR="007C2D3F">
        <w:t xml:space="preserve"> </w:t>
      </w:r>
      <w:r w:rsidR="00390A03">
        <w:t>form</w:t>
      </w:r>
      <w:r w:rsidR="007C2D3F">
        <w:t xml:space="preserve"> the Contract</w:t>
      </w:r>
      <w:r w:rsidR="00E6092E">
        <w:t>. Tenderers</w:t>
      </w:r>
      <w:r w:rsidR="00E72637">
        <w:t xml:space="preserve"> </w:t>
      </w:r>
      <w:r w:rsidR="00E6092E">
        <w:t xml:space="preserve">may </w:t>
      </w:r>
      <w:r w:rsidR="000F48F8">
        <w:t>add</w:t>
      </w:r>
      <w:r w:rsidR="00F23B93">
        <w:t xml:space="preserve"> items to,</w:t>
      </w:r>
      <w:r w:rsidR="000F48F8">
        <w:t xml:space="preserve"> but</w:t>
      </w:r>
      <w:r w:rsidR="00D52EBE">
        <w:t xml:space="preserve"> should</w:t>
      </w:r>
      <w:r w:rsidR="000F48F8">
        <w:t xml:space="preserve"> not remove</w:t>
      </w:r>
      <w:r w:rsidR="00F23B93">
        <w:t xml:space="preserve"> items from, </w:t>
      </w:r>
      <w:r w:rsidR="000F48F8">
        <w:t xml:space="preserve">the </w:t>
      </w:r>
      <w:r w:rsidR="00D52EBE">
        <w:t>Bill of Quantiti</w:t>
      </w:r>
      <w:r w:rsidR="006214C5">
        <w:t>es</w:t>
      </w:r>
      <w:r w:rsidR="00762309">
        <w:t>.</w:t>
      </w:r>
      <w:r w:rsidR="00FE32E6">
        <w:t xml:space="preserve"> </w:t>
      </w:r>
      <w:r w:rsidR="00D3406F">
        <w:t>Where an item is not completed, Tenderers should note the reason in the Comments column</w:t>
      </w:r>
      <w:r w:rsidR="00A74A1C">
        <w:t xml:space="preserve"> or risk the Tender being found non-conformant.</w:t>
      </w:r>
    </w:p>
    <w:p w14:paraId="7676EA4F" w14:textId="1A340005" w:rsidR="008526FD" w:rsidRDefault="008526FD" w:rsidP="00B9661E">
      <w:r>
        <w:t xml:space="preserve">The prices </w:t>
      </w:r>
      <w:r w:rsidR="00762309">
        <w:t>the Tenderer provides</w:t>
      </w:r>
      <w:r>
        <w:t xml:space="preserve"> in the Schedule of Rates are for the development of any potential variations to the Contract should they be required.</w:t>
      </w:r>
    </w:p>
    <w:p w14:paraId="489CFC41" w14:textId="17468C16" w:rsidR="00B9661E" w:rsidRDefault="00A669EE">
      <w:pPr>
        <w:spacing w:after="0" w:line="240" w:lineRule="auto"/>
      </w:pPr>
      <w:r>
        <w:t xml:space="preserve">The Tenderer may also complete the Payment Schedule worksheet to suggest a schedule of payments against milestones for the potential Contract. If no </w:t>
      </w:r>
      <w:r w:rsidR="00891B83">
        <w:t xml:space="preserve">proposed </w:t>
      </w:r>
      <w:r>
        <w:t xml:space="preserve">Payment Schedule is provided, FBA will </w:t>
      </w:r>
      <w:r w:rsidR="00891B83">
        <w:t>develop the payment schedule when finalising the Contract.</w:t>
      </w:r>
      <w:r w:rsidR="00B9661E">
        <w:br w:type="page"/>
      </w:r>
    </w:p>
    <w:p w14:paraId="3CF08972" w14:textId="7EBB35B7" w:rsidR="00B9661E" w:rsidRDefault="00B9661E" w:rsidP="00B9661E">
      <w:pPr>
        <w:pStyle w:val="Heading2"/>
      </w:pPr>
      <w:bookmarkStart w:id="9" w:name="_Toc181879668"/>
      <w:r>
        <w:lastRenderedPageBreak/>
        <w:t>Schedule 7: Contract Term Non-conformances</w:t>
      </w:r>
      <w:bookmarkEnd w:id="9"/>
    </w:p>
    <w:p w14:paraId="6FD41093" w14:textId="5E9C1B81" w:rsidR="00DD1AE9" w:rsidRDefault="00DD1AE9" w:rsidP="00DD1AE9">
      <w:r>
        <w:t xml:space="preserve">Tenderer must outline proposed non-conformances </w:t>
      </w:r>
      <w:r w:rsidRPr="00A46D25">
        <w:t xml:space="preserve">with </w:t>
      </w:r>
      <w:r w:rsidRPr="00A46D25">
        <w:rPr>
          <w:b/>
          <w:bCs/>
        </w:rPr>
        <w:t xml:space="preserve">Part 5: </w:t>
      </w:r>
      <w:r w:rsidR="00A46D25" w:rsidRPr="00A46D25">
        <w:rPr>
          <w:b/>
          <w:bCs/>
        </w:rPr>
        <w:t>Draft Contract</w:t>
      </w:r>
      <w:r>
        <w:t>. FBA reserves the right to consider or not consider any Tender not conforming to the requirements outlined in the Tender Documents.</w:t>
      </w:r>
    </w:p>
    <w:tbl>
      <w:tblPr>
        <w:tblStyle w:val="BasicTable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845"/>
        <w:gridCol w:w="2977"/>
        <w:gridCol w:w="3118"/>
        <w:gridCol w:w="3248"/>
      </w:tblGrid>
      <w:tr w:rsidR="00DD1AE9" w14:paraId="15708325" w14:textId="77777777" w:rsidTr="00E94B3E">
        <w:tc>
          <w:tcPr>
            <w:tcW w:w="415" w:type="pct"/>
            <w:shd w:val="clear" w:color="auto" w:fill="939A8D" w:themeFill="text2" w:themeFillTint="99"/>
          </w:tcPr>
          <w:p w14:paraId="76AE2D43" w14:textId="77777777" w:rsidR="00DD1AE9" w:rsidRPr="00E94B3E" w:rsidRDefault="00DD1AE9" w:rsidP="00B60A41">
            <w:pPr>
              <w:rPr>
                <w:b/>
                <w:bCs/>
              </w:rPr>
            </w:pPr>
            <w:r w:rsidRPr="00E94B3E">
              <w:rPr>
                <w:b/>
                <w:bCs/>
              </w:rPr>
              <w:t>Term Ref.</w:t>
            </w:r>
          </w:p>
        </w:tc>
        <w:tc>
          <w:tcPr>
            <w:tcW w:w="1461" w:type="pct"/>
            <w:shd w:val="clear" w:color="auto" w:fill="939A8D" w:themeFill="text2" w:themeFillTint="99"/>
          </w:tcPr>
          <w:p w14:paraId="130B49B2" w14:textId="77777777" w:rsidR="00DD1AE9" w:rsidRPr="00E94B3E" w:rsidRDefault="00DD1AE9" w:rsidP="00B60A41">
            <w:pPr>
              <w:rPr>
                <w:b/>
                <w:bCs/>
              </w:rPr>
            </w:pPr>
            <w:r w:rsidRPr="00E94B3E">
              <w:rPr>
                <w:b/>
                <w:bCs/>
              </w:rPr>
              <w:t>Description</w:t>
            </w:r>
          </w:p>
        </w:tc>
        <w:tc>
          <w:tcPr>
            <w:tcW w:w="1530" w:type="pct"/>
            <w:shd w:val="clear" w:color="auto" w:fill="939A8D" w:themeFill="text2" w:themeFillTint="99"/>
          </w:tcPr>
          <w:p w14:paraId="3316E9F0" w14:textId="77777777" w:rsidR="00DD1AE9" w:rsidRPr="00E94B3E" w:rsidRDefault="00DD1AE9" w:rsidP="00B60A41">
            <w:pPr>
              <w:rPr>
                <w:b/>
                <w:bCs/>
              </w:rPr>
            </w:pPr>
            <w:r w:rsidRPr="00E94B3E">
              <w:rPr>
                <w:b/>
                <w:bCs/>
              </w:rPr>
              <w:t>Reasoning</w:t>
            </w:r>
          </w:p>
        </w:tc>
        <w:tc>
          <w:tcPr>
            <w:tcW w:w="1594" w:type="pct"/>
            <w:shd w:val="clear" w:color="auto" w:fill="939A8D" w:themeFill="text2" w:themeFillTint="99"/>
          </w:tcPr>
          <w:p w14:paraId="11195F7A" w14:textId="77777777" w:rsidR="00DD1AE9" w:rsidRPr="00E94B3E" w:rsidRDefault="00DD1AE9" w:rsidP="00B60A41">
            <w:pPr>
              <w:rPr>
                <w:b/>
                <w:bCs/>
              </w:rPr>
            </w:pPr>
            <w:r w:rsidRPr="00E94B3E">
              <w:rPr>
                <w:b/>
                <w:bCs/>
              </w:rPr>
              <w:t>Impact</w:t>
            </w:r>
          </w:p>
        </w:tc>
      </w:tr>
      <w:tr w:rsidR="00DD1AE9" w14:paraId="35725083" w14:textId="77777777" w:rsidTr="00E94B3E">
        <w:tc>
          <w:tcPr>
            <w:tcW w:w="415" w:type="pct"/>
            <w:shd w:val="clear" w:color="auto" w:fill="DADDD9" w:themeFill="text2" w:themeFillTint="33"/>
          </w:tcPr>
          <w:p w14:paraId="1863E248" w14:textId="77777777" w:rsidR="00DD1AE9" w:rsidRDefault="00DD1AE9" w:rsidP="00B60A41"/>
        </w:tc>
        <w:tc>
          <w:tcPr>
            <w:tcW w:w="1461" w:type="pct"/>
            <w:shd w:val="clear" w:color="auto" w:fill="DADDD9" w:themeFill="text2" w:themeFillTint="33"/>
          </w:tcPr>
          <w:p w14:paraId="4AECB4B4" w14:textId="77777777" w:rsidR="00DD1AE9" w:rsidRDefault="00DD1AE9" w:rsidP="00B60A41"/>
        </w:tc>
        <w:tc>
          <w:tcPr>
            <w:tcW w:w="1530" w:type="pct"/>
            <w:shd w:val="clear" w:color="auto" w:fill="DADDD9" w:themeFill="text2" w:themeFillTint="33"/>
          </w:tcPr>
          <w:p w14:paraId="75DD4158" w14:textId="77777777" w:rsidR="00DD1AE9" w:rsidRDefault="00DD1AE9" w:rsidP="00B60A41"/>
        </w:tc>
        <w:tc>
          <w:tcPr>
            <w:tcW w:w="1594" w:type="pct"/>
            <w:shd w:val="clear" w:color="auto" w:fill="DADDD9" w:themeFill="text2" w:themeFillTint="33"/>
          </w:tcPr>
          <w:p w14:paraId="4420B2A6" w14:textId="77777777" w:rsidR="00DD1AE9" w:rsidRDefault="00DD1AE9" w:rsidP="00B60A41"/>
        </w:tc>
      </w:tr>
      <w:tr w:rsidR="00DD1AE9" w14:paraId="2591C7AA" w14:textId="77777777" w:rsidTr="00E94B3E">
        <w:tc>
          <w:tcPr>
            <w:tcW w:w="415" w:type="pct"/>
          </w:tcPr>
          <w:p w14:paraId="7D8792FE" w14:textId="77777777" w:rsidR="00DD1AE9" w:rsidRDefault="00DD1AE9" w:rsidP="00B60A41"/>
        </w:tc>
        <w:tc>
          <w:tcPr>
            <w:tcW w:w="1461" w:type="pct"/>
          </w:tcPr>
          <w:p w14:paraId="551F1F92" w14:textId="77777777" w:rsidR="00DD1AE9" w:rsidRDefault="00DD1AE9" w:rsidP="00B60A41"/>
        </w:tc>
        <w:tc>
          <w:tcPr>
            <w:tcW w:w="1530" w:type="pct"/>
          </w:tcPr>
          <w:p w14:paraId="260B0346" w14:textId="77777777" w:rsidR="00DD1AE9" w:rsidRDefault="00DD1AE9" w:rsidP="00B60A41"/>
        </w:tc>
        <w:tc>
          <w:tcPr>
            <w:tcW w:w="1594" w:type="pct"/>
          </w:tcPr>
          <w:p w14:paraId="0F89691A" w14:textId="77777777" w:rsidR="00DD1AE9" w:rsidRDefault="00DD1AE9" w:rsidP="00B60A41"/>
        </w:tc>
      </w:tr>
      <w:tr w:rsidR="00DD1AE9" w14:paraId="73181253" w14:textId="77777777" w:rsidTr="00E94B3E">
        <w:tc>
          <w:tcPr>
            <w:tcW w:w="415" w:type="pct"/>
            <w:shd w:val="clear" w:color="auto" w:fill="DADDD9" w:themeFill="text2" w:themeFillTint="33"/>
          </w:tcPr>
          <w:p w14:paraId="64A58798" w14:textId="77777777" w:rsidR="00DD1AE9" w:rsidRDefault="00DD1AE9" w:rsidP="00B60A41"/>
        </w:tc>
        <w:tc>
          <w:tcPr>
            <w:tcW w:w="1461" w:type="pct"/>
            <w:shd w:val="clear" w:color="auto" w:fill="DADDD9" w:themeFill="text2" w:themeFillTint="33"/>
          </w:tcPr>
          <w:p w14:paraId="3D4FACF5" w14:textId="77777777" w:rsidR="00DD1AE9" w:rsidRDefault="00DD1AE9" w:rsidP="00B60A41"/>
        </w:tc>
        <w:tc>
          <w:tcPr>
            <w:tcW w:w="1530" w:type="pct"/>
            <w:shd w:val="clear" w:color="auto" w:fill="DADDD9" w:themeFill="text2" w:themeFillTint="33"/>
          </w:tcPr>
          <w:p w14:paraId="34AB0B92" w14:textId="77777777" w:rsidR="00DD1AE9" w:rsidRDefault="00DD1AE9" w:rsidP="00B60A41"/>
        </w:tc>
        <w:tc>
          <w:tcPr>
            <w:tcW w:w="1594" w:type="pct"/>
            <w:shd w:val="clear" w:color="auto" w:fill="DADDD9" w:themeFill="text2" w:themeFillTint="33"/>
          </w:tcPr>
          <w:p w14:paraId="20E7AE57" w14:textId="77777777" w:rsidR="00DD1AE9" w:rsidRDefault="00DD1AE9" w:rsidP="00B60A41"/>
        </w:tc>
      </w:tr>
      <w:tr w:rsidR="00DD1AE9" w14:paraId="6E772186" w14:textId="77777777" w:rsidTr="00E94B3E">
        <w:tc>
          <w:tcPr>
            <w:tcW w:w="415" w:type="pct"/>
          </w:tcPr>
          <w:p w14:paraId="7D83E85E" w14:textId="77777777" w:rsidR="00DD1AE9" w:rsidRDefault="00DD1AE9" w:rsidP="00B60A41"/>
        </w:tc>
        <w:tc>
          <w:tcPr>
            <w:tcW w:w="1461" w:type="pct"/>
          </w:tcPr>
          <w:p w14:paraId="487665D8" w14:textId="77777777" w:rsidR="00DD1AE9" w:rsidRDefault="00DD1AE9" w:rsidP="00B60A41"/>
        </w:tc>
        <w:tc>
          <w:tcPr>
            <w:tcW w:w="1530" w:type="pct"/>
          </w:tcPr>
          <w:p w14:paraId="012DE783" w14:textId="77777777" w:rsidR="00DD1AE9" w:rsidRDefault="00DD1AE9" w:rsidP="00B60A41"/>
        </w:tc>
        <w:tc>
          <w:tcPr>
            <w:tcW w:w="1594" w:type="pct"/>
          </w:tcPr>
          <w:p w14:paraId="59175079" w14:textId="77777777" w:rsidR="00DD1AE9" w:rsidRDefault="00DD1AE9" w:rsidP="00B60A41"/>
        </w:tc>
      </w:tr>
    </w:tbl>
    <w:p w14:paraId="6B4E08BD" w14:textId="77777777" w:rsidR="00DD1AE9" w:rsidRDefault="00DD1AE9" w:rsidP="00DD1AE9"/>
    <w:p w14:paraId="6103F4D2" w14:textId="19668B91" w:rsidR="003D204E" w:rsidRDefault="003D204E">
      <w:pPr>
        <w:spacing w:after="0" w:line="240" w:lineRule="auto"/>
      </w:pPr>
      <w:r>
        <w:br w:type="page"/>
      </w:r>
    </w:p>
    <w:p w14:paraId="2CA3E957" w14:textId="77777777" w:rsidR="003D204E" w:rsidRDefault="003D204E" w:rsidP="003D204E">
      <w:pPr>
        <w:pStyle w:val="Heading2"/>
      </w:pPr>
      <w:bookmarkStart w:id="10" w:name="_Toc181879669"/>
      <w:r>
        <w:lastRenderedPageBreak/>
        <w:t>Schedule 7: Tenderer’s Acknowledgement</w:t>
      </w:r>
      <w:bookmarkEnd w:id="10"/>
    </w:p>
    <w:p w14:paraId="6C351A76" w14:textId="3BB84AC8" w:rsidR="00BB2B09" w:rsidRDefault="00BB2B09" w:rsidP="00BB2B09">
      <w:r>
        <w:t>The signatory below makes the following declarations for an on behalf of the Tenderer to Fitzroy Basin Association (FBA):</w:t>
      </w:r>
    </w:p>
    <w:p w14:paraId="4C450D96" w14:textId="1491B37B" w:rsidR="00BB2B09" w:rsidRDefault="00BB2B09" w:rsidP="00BB2B09">
      <w:pPr>
        <w:pStyle w:val="ListParagraph"/>
        <w:spacing w:after="0" w:line="280" w:lineRule="atLeast"/>
      </w:pPr>
      <w:r>
        <w:t xml:space="preserve">The Tenderer has examined all of the </w:t>
      </w:r>
      <w:r w:rsidR="00EA227C">
        <w:t>Invitation</w:t>
      </w:r>
      <w:r>
        <w:t xml:space="preserve"> </w:t>
      </w:r>
      <w:proofErr w:type="gramStart"/>
      <w:r>
        <w:t>Documents;</w:t>
      </w:r>
      <w:proofErr w:type="gramEnd"/>
    </w:p>
    <w:p w14:paraId="102722EA" w14:textId="77777777" w:rsidR="00BB2B09" w:rsidRDefault="00BB2B09" w:rsidP="00BB2B09">
      <w:pPr>
        <w:pStyle w:val="ListParagraph"/>
        <w:spacing w:after="0" w:line="280" w:lineRule="atLeast"/>
      </w:pPr>
      <w:r>
        <w:t>The Tenderer declares that:</w:t>
      </w:r>
    </w:p>
    <w:p w14:paraId="4873224E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the Tender constitutes a formal Offer for the provision of the </w:t>
      </w:r>
      <w:proofErr w:type="gramStart"/>
      <w:r>
        <w:t>Works;</w:t>
      </w:r>
      <w:proofErr w:type="gramEnd"/>
    </w:p>
    <w:p w14:paraId="03F7E621" w14:textId="7AD1987F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it has read and understood the obligations outlined in the </w:t>
      </w:r>
      <w:r w:rsidR="00EA227C">
        <w:t xml:space="preserve">Invitation </w:t>
      </w:r>
      <w:proofErr w:type="gramStart"/>
      <w:r>
        <w:t>Documents;</w:t>
      </w:r>
      <w:proofErr w:type="gramEnd"/>
    </w:p>
    <w:p w14:paraId="584420A8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all of the contents of the Tender are </w:t>
      </w:r>
      <w:proofErr w:type="gramStart"/>
      <w:r>
        <w:t>accurate;</w:t>
      </w:r>
      <w:proofErr w:type="gramEnd"/>
    </w:p>
    <w:p w14:paraId="48A5AE5D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there are no relationships between the Tenderer and FBA, FBA staff, or other parties with dealings with FBA that may constitute a conflict of interest, either actual, potential or perceived should the Tenderer be </w:t>
      </w:r>
      <w:proofErr w:type="gramStart"/>
      <w:r>
        <w:t>selected;</w:t>
      </w:r>
      <w:proofErr w:type="gramEnd"/>
    </w:p>
    <w:p w14:paraId="171EFDC1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it has sufficient financial, staff and other resources to carry out and supply the Works in accordance with the Invitation to </w:t>
      </w:r>
      <w:proofErr w:type="gramStart"/>
      <w:r>
        <w:t>Tender;</w:t>
      </w:r>
      <w:proofErr w:type="gramEnd"/>
    </w:p>
    <w:p w14:paraId="1AF99208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>it is not aware of any circumstances, including but not limited to legal action, that could impact on the viability of the Tenderer or the capacity to deliver the Works; and</w:t>
      </w:r>
    </w:p>
    <w:p w14:paraId="73640A3B" w14:textId="77777777" w:rsidR="00BB2B09" w:rsidRDefault="00BB2B09" w:rsidP="00BB2B09">
      <w:pPr>
        <w:pStyle w:val="ListParagraph"/>
        <w:numPr>
          <w:ilvl w:val="1"/>
          <w:numId w:val="2"/>
        </w:numPr>
        <w:spacing w:after="0" w:line="280" w:lineRule="atLeast"/>
        <w:ind w:left="1134" w:hanging="425"/>
      </w:pPr>
      <w:r>
        <w:t xml:space="preserve">it has or will have all insurance required before </w:t>
      </w:r>
      <w:proofErr w:type="gramStart"/>
      <w:r>
        <w:t>entering into</w:t>
      </w:r>
      <w:proofErr w:type="gramEnd"/>
      <w:r>
        <w:t xml:space="preserve"> Contract for the works and for the duration of the Works.</w:t>
      </w:r>
    </w:p>
    <w:p w14:paraId="5FE964A8" w14:textId="77777777" w:rsidR="00BB2B09" w:rsidRDefault="00BB2B09" w:rsidP="00BB2B09"/>
    <w:p w14:paraId="17C7582D" w14:textId="77777777" w:rsidR="00BB2B09" w:rsidRDefault="00BB2B09" w:rsidP="00BB2B09">
      <w:r>
        <w:t xml:space="preserve">Signed by an Authorised Representative of the Tenderer who declares that they are duly authorised to sign for and </w:t>
      </w:r>
      <w:proofErr w:type="gramStart"/>
      <w:r>
        <w:t>enter into</w:t>
      </w:r>
      <w:proofErr w:type="gramEnd"/>
      <w:r>
        <w:t xml:space="preserve"> contracts on behalf of _____________________ [Business Name]</w:t>
      </w:r>
    </w:p>
    <w:p w14:paraId="558E7357" w14:textId="77777777" w:rsidR="00BB2B09" w:rsidRDefault="00BB2B09" w:rsidP="00BB2B09"/>
    <w:p w14:paraId="54EBA4E6" w14:textId="77777777" w:rsidR="00BB2B09" w:rsidRDefault="00BB2B09" w:rsidP="00BB2B09"/>
    <w:p w14:paraId="6F21F2A7" w14:textId="77777777" w:rsidR="00BB2B09" w:rsidRDefault="00BB2B09" w:rsidP="00BB2B09"/>
    <w:p w14:paraId="0466EE7A" w14:textId="77777777" w:rsidR="00BB2B09" w:rsidRDefault="00BB2B09" w:rsidP="00BB2B09"/>
    <w:p w14:paraId="7BD770E5" w14:textId="77777777" w:rsidR="00BB2B09" w:rsidRDefault="00BB2B09" w:rsidP="00BB2B09">
      <w:r>
        <w:t>____________________________________</w:t>
      </w:r>
      <w:r>
        <w:tab/>
      </w:r>
      <w:r>
        <w:tab/>
        <w:t>___________________________________</w:t>
      </w:r>
    </w:p>
    <w:p w14:paraId="1312F256" w14:textId="77777777" w:rsidR="00BB2B09" w:rsidRDefault="00BB2B09" w:rsidP="00BB2B09">
      <w:r>
        <w:t>Authorised Person Name</w:t>
      </w:r>
      <w:r>
        <w:tab/>
      </w:r>
      <w:r>
        <w:tab/>
      </w:r>
      <w:r>
        <w:tab/>
      </w:r>
      <w:r>
        <w:tab/>
      </w:r>
      <w:r>
        <w:tab/>
        <w:t>Authorised Person Signature</w:t>
      </w:r>
    </w:p>
    <w:p w14:paraId="58E78B82" w14:textId="77777777" w:rsidR="00BB2B09" w:rsidRDefault="00BB2B09" w:rsidP="00BB2B09">
      <w:pPr>
        <w:spacing w:line="240" w:lineRule="auto"/>
      </w:pPr>
    </w:p>
    <w:p w14:paraId="45DFD1E5" w14:textId="77777777" w:rsidR="00BB2B09" w:rsidRDefault="00BB2B09" w:rsidP="00BB2B09">
      <w:pPr>
        <w:spacing w:line="240" w:lineRule="auto"/>
      </w:pPr>
    </w:p>
    <w:p w14:paraId="36840599" w14:textId="77777777" w:rsidR="00BB2B09" w:rsidRDefault="00BB2B09" w:rsidP="00BB2B09">
      <w:pPr>
        <w:spacing w:line="240" w:lineRule="auto"/>
      </w:pPr>
    </w:p>
    <w:p w14:paraId="01D79C65" w14:textId="77777777" w:rsidR="00BB2B09" w:rsidRDefault="00BB2B09" w:rsidP="00BB2B09">
      <w:pPr>
        <w:spacing w:line="240" w:lineRule="auto"/>
      </w:pPr>
    </w:p>
    <w:p w14:paraId="4797920D" w14:textId="77777777" w:rsidR="00BB2B09" w:rsidRDefault="00BB2B09" w:rsidP="00BB2B09">
      <w:pPr>
        <w:spacing w:line="240" w:lineRule="auto"/>
      </w:pPr>
      <w:r>
        <w:t>____________________________________</w:t>
      </w:r>
    </w:p>
    <w:p w14:paraId="0A2CF1AF" w14:textId="4B1E3F59" w:rsidR="003D204E" w:rsidRDefault="00BB2B09" w:rsidP="00BB2B09">
      <w:pPr>
        <w:spacing w:line="240" w:lineRule="auto"/>
      </w:pPr>
      <w:r>
        <w:t>Date of Signature</w:t>
      </w:r>
      <w:r w:rsidR="003D204E">
        <w:t> </w:t>
      </w:r>
    </w:p>
    <w:p w14:paraId="0E0506DB" w14:textId="77777777" w:rsidR="00DD1AE9" w:rsidRPr="00DD1AE9" w:rsidRDefault="00DD1AE9" w:rsidP="00815DE5"/>
    <w:p w14:paraId="3E814B36" w14:textId="15735D34" w:rsidR="00D2428F" w:rsidRDefault="00D2428F" w:rsidP="002D3C0A">
      <w:pPr>
        <w:pStyle w:val="Heading2"/>
        <w:numPr>
          <w:ilvl w:val="0"/>
          <w:numId w:val="0"/>
        </w:numPr>
      </w:pPr>
      <w:r>
        <w:br w:type="page"/>
      </w:r>
    </w:p>
    <w:p w14:paraId="0B4E7F93" w14:textId="5C9D538D" w:rsidR="00D2428F" w:rsidRPr="00D2428F" w:rsidRDefault="00D2428F" w:rsidP="00D2428F">
      <w:pPr>
        <w:pStyle w:val="Heading1"/>
      </w:pPr>
      <w:bookmarkStart w:id="11" w:name="_Toc181879670"/>
      <w:r>
        <w:lastRenderedPageBreak/>
        <w:t xml:space="preserve">Part 6: </w:t>
      </w:r>
      <w:r w:rsidR="00A46D25">
        <w:t>Draft Contract</w:t>
      </w:r>
      <w:bookmarkEnd w:id="11"/>
    </w:p>
    <w:p w14:paraId="318E4C6D" w14:textId="78CD58AE" w:rsidR="00716A37" w:rsidRPr="00716A37" w:rsidRDefault="00A46D25" w:rsidP="00716A37">
      <w:r>
        <w:t xml:space="preserve">Refer to the attached </w:t>
      </w:r>
      <w:r w:rsidRPr="00A46D25">
        <w:rPr>
          <w:b/>
          <w:bCs/>
        </w:rPr>
        <w:t>Part 6 – Draft Contract.pdf</w:t>
      </w:r>
      <w:r>
        <w:t>.</w:t>
      </w:r>
    </w:p>
    <w:p w14:paraId="156D2560" w14:textId="77777777" w:rsidR="002F39FD" w:rsidRDefault="002F39FD" w:rsidP="00925035">
      <w:pPr>
        <w:sectPr w:rsidR="002F39FD" w:rsidSect="009B280A">
          <w:headerReference w:type="default" r:id="rId11"/>
          <w:pgSz w:w="11900" w:h="16840"/>
          <w:pgMar w:top="1928" w:right="851" w:bottom="1247" w:left="851" w:header="709" w:footer="170" w:gutter="0"/>
          <w:cols w:space="708"/>
          <w:docGrid w:linePitch="360"/>
        </w:sectPr>
      </w:pPr>
    </w:p>
    <w:p w14:paraId="327671E2" w14:textId="77777777" w:rsidR="004E28D5" w:rsidRPr="0028734E" w:rsidRDefault="004E28D5"/>
    <w:sectPr w:rsidR="004E28D5" w:rsidRPr="0028734E" w:rsidSect="004E28D5">
      <w:headerReference w:type="default" r:id="rId12"/>
      <w:footerReference w:type="default" r:id="rId13"/>
      <w:pgSz w:w="11900" w:h="16840"/>
      <w:pgMar w:top="1928" w:right="851" w:bottom="1247" w:left="851" w:header="709" w:footer="2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0E9BD4" w14:textId="77777777" w:rsidR="00FD77F5" w:rsidRDefault="00FD77F5" w:rsidP="009749AF">
      <w:r>
        <w:separator/>
      </w:r>
    </w:p>
    <w:p w14:paraId="367CF31A" w14:textId="77777777" w:rsidR="00FD77F5" w:rsidRDefault="00FD77F5" w:rsidP="009749AF"/>
    <w:p w14:paraId="7286F32D" w14:textId="77777777" w:rsidR="00FD77F5" w:rsidRDefault="00FD77F5"/>
  </w:endnote>
  <w:endnote w:type="continuationSeparator" w:id="0">
    <w:p w14:paraId="36CFE726" w14:textId="77777777" w:rsidR="00FD77F5" w:rsidRDefault="00FD77F5" w:rsidP="009749AF">
      <w:r>
        <w:continuationSeparator/>
      </w:r>
    </w:p>
    <w:p w14:paraId="60E35F31" w14:textId="77777777" w:rsidR="00FD77F5" w:rsidRDefault="00FD77F5" w:rsidP="009749AF"/>
    <w:p w14:paraId="0DC7B218" w14:textId="77777777" w:rsidR="00FD77F5" w:rsidRDefault="00FD77F5"/>
  </w:endnote>
  <w:endnote w:type="continuationNotice" w:id="1">
    <w:p w14:paraId="6D00655B" w14:textId="77777777" w:rsidR="00FD77F5" w:rsidRDefault="00FD77F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Majalla UI">
    <w:altName w:val="Sakkal Majall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GillSansMT">
    <w:altName w:val="Gill Sans M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DBB77F" w14:textId="77777777" w:rsidR="00D64D8D" w:rsidRPr="00D64D8D" w:rsidRDefault="00D64D8D" w:rsidP="009749A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8DCD81" w14:textId="77777777" w:rsidR="00FD77F5" w:rsidRDefault="00FD77F5" w:rsidP="009749AF">
      <w:r>
        <w:separator/>
      </w:r>
    </w:p>
    <w:p w14:paraId="2811A0D0" w14:textId="77777777" w:rsidR="00FD77F5" w:rsidRDefault="00FD77F5" w:rsidP="009749AF"/>
    <w:p w14:paraId="475301F6" w14:textId="77777777" w:rsidR="00FD77F5" w:rsidRDefault="00FD77F5"/>
  </w:footnote>
  <w:footnote w:type="continuationSeparator" w:id="0">
    <w:p w14:paraId="63794F76" w14:textId="77777777" w:rsidR="00FD77F5" w:rsidRDefault="00FD77F5" w:rsidP="009749AF">
      <w:r>
        <w:continuationSeparator/>
      </w:r>
    </w:p>
    <w:p w14:paraId="3FEA3EB4" w14:textId="77777777" w:rsidR="00FD77F5" w:rsidRDefault="00FD77F5" w:rsidP="009749AF"/>
    <w:p w14:paraId="18745B41" w14:textId="77777777" w:rsidR="00FD77F5" w:rsidRDefault="00FD77F5"/>
  </w:footnote>
  <w:footnote w:type="continuationNotice" w:id="1">
    <w:p w14:paraId="4A81563F" w14:textId="77777777" w:rsidR="00FD77F5" w:rsidRDefault="00FD77F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DEB4F2" w14:textId="4BCED352" w:rsidR="00AF2EE7" w:rsidRDefault="00AF2EE7" w:rsidP="009749AF">
    <w:pPr>
      <w:pStyle w:val="Header"/>
    </w:pPr>
    <w:r>
      <w:rPr>
        <w:noProof/>
      </w:rPr>
      <w:drawing>
        <wp:anchor distT="0" distB="0" distL="114300" distR="114300" simplePos="0" relativeHeight="251665411" behindDoc="1" locked="0" layoutInCell="1" allowOverlap="1" wp14:anchorId="4FEC1DA7" wp14:editId="588DD12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3024" cy="10683875"/>
          <wp:effectExtent l="0" t="0" r="3810" b="0"/>
          <wp:wrapNone/>
          <wp:docPr id="943700723" name="Picture 94370072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6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53024" cy="1068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EFE06B" w14:textId="77777777" w:rsidR="004F15EB" w:rsidRDefault="00D17CE6" w:rsidP="009749AF">
    <w:pPr>
      <w:pStyle w:val="Header"/>
    </w:pPr>
    <w:r>
      <w:rPr>
        <w:noProof/>
      </w:rPr>
      <w:drawing>
        <wp:anchor distT="0" distB="0" distL="114300" distR="114300" simplePos="0" relativeHeight="251658243" behindDoc="1" locked="0" layoutInCell="1" allowOverlap="1" wp14:anchorId="17D4D824" wp14:editId="5B74AA2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725600" cy="10875600"/>
          <wp:effectExtent l="0" t="0" r="0" b="0"/>
          <wp:wrapNone/>
          <wp:docPr id="12" name="Picture 1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8"/>
                  <pic:cNvPicPr>
                    <a:picLocks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725600" cy="1087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7D58340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21A226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614C1F1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353EEB1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914B5B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9BB85D7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D8A979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910DC0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0640A2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A382E2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7459AF"/>
    <w:multiLevelType w:val="multilevel"/>
    <w:tmpl w:val="CD664A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041B219A"/>
    <w:multiLevelType w:val="hybridMultilevel"/>
    <w:tmpl w:val="A9BC371A"/>
    <w:lvl w:ilvl="0" w:tplc="0C090019">
      <w:start w:val="1"/>
      <w:numFmt w:val="lowerLetter"/>
      <w:lvlText w:val="%1."/>
      <w:lvlJc w:val="left"/>
      <w:pPr>
        <w:ind w:left="780" w:hanging="360"/>
      </w:pPr>
    </w:lvl>
    <w:lvl w:ilvl="1" w:tplc="0C090019" w:tentative="1">
      <w:start w:val="1"/>
      <w:numFmt w:val="lowerLetter"/>
      <w:lvlText w:val="%2."/>
      <w:lvlJc w:val="left"/>
      <w:pPr>
        <w:ind w:left="1500" w:hanging="360"/>
      </w:pPr>
    </w:lvl>
    <w:lvl w:ilvl="2" w:tplc="0C09001B" w:tentative="1">
      <w:start w:val="1"/>
      <w:numFmt w:val="lowerRoman"/>
      <w:lvlText w:val="%3."/>
      <w:lvlJc w:val="right"/>
      <w:pPr>
        <w:ind w:left="2220" w:hanging="180"/>
      </w:pPr>
    </w:lvl>
    <w:lvl w:ilvl="3" w:tplc="0C09000F" w:tentative="1">
      <w:start w:val="1"/>
      <w:numFmt w:val="decimal"/>
      <w:lvlText w:val="%4."/>
      <w:lvlJc w:val="left"/>
      <w:pPr>
        <w:ind w:left="2940" w:hanging="360"/>
      </w:pPr>
    </w:lvl>
    <w:lvl w:ilvl="4" w:tplc="0C090019" w:tentative="1">
      <w:start w:val="1"/>
      <w:numFmt w:val="lowerLetter"/>
      <w:lvlText w:val="%5."/>
      <w:lvlJc w:val="left"/>
      <w:pPr>
        <w:ind w:left="3660" w:hanging="360"/>
      </w:pPr>
    </w:lvl>
    <w:lvl w:ilvl="5" w:tplc="0C09001B" w:tentative="1">
      <w:start w:val="1"/>
      <w:numFmt w:val="lowerRoman"/>
      <w:lvlText w:val="%6."/>
      <w:lvlJc w:val="right"/>
      <w:pPr>
        <w:ind w:left="4380" w:hanging="180"/>
      </w:pPr>
    </w:lvl>
    <w:lvl w:ilvl="6" w:tplc="0C09000F" w:tentative="1">
      <w:start w:val="1"/>
      <w:numFmt w:val="decimal"/>
      <w:lvlText w:val="%7."/>
      <w:lvlJc w:val="left"/>
      <w:pPr>
        <w:ind w:left="5100" w:hanging="360"/>
      </w:pPr>
    </w:lvl>
    <w:lvl w:ilvl="7" w:tplc="0C090019" w:tentative="1">
      <w:start w:val="1"/>
      <w:numFmt w:val="lowerLetter"/>
      <w:lvlText w:val="%8."/>
      <w:lvlJc w:val="left"/>
      <w:pPr>
        <w:ind w:left="5820" w:hanging="360"/>
      </w:pPr>
    </w:lvl>
    <w:lvl w:ilvl="8" w:tplc="0C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2" w15:restartNumberingAfterBreak="0">
    <w:nsid w:val="043E7398"/>
    <w:multiLevelType w:val="hybridMultilevel"/>
    <w:tmpl w:val="DFC29BD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E1E56D1"/>
    <w:multiLevelType w:val="hybridMultilevel"/>
    <w:tmpl w:val="B018FCB2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271DB8"/>
    <w:multiLevelType w:val="hybridMultilevel"/>
    <w:tmpl w:val="9F669ED6"/>
    <w:lvl w:ilvl="0" w:tplc="B2EA3F36">
      <w:start w:val="1"/>
      <w:numFmt w:val="bullet"/>
      <w:pStyle w:val="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8A518CC"/>
    <w:multiLevelType w:val="hybridMultilevel"/>
    <w:tmpl w:val="FD0C692E"/>
    <w:lvl w:ilvl="0" w:tplc="97D07964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582E5DF6">
      <w:numFmt w:val="bullet"/>
      <w:lvlText w:val="•"/>
      <w:lvlJc w:val="left"/>
      <w:pPr>
        <w:ind w:left="1706" w:hanging="360"/>
      </w:pPr>
      <w:rPr>
        <w:rFonts w:hint="default"/>
        <w:lang w:val="en-US" w:eastAsia="en-US" w:bidi="ar-SA"/>
      </w:rPr>
    </w:lvl>
    <w:lvl w:ilvl="2" w:tplc="FFDEAB18">
      <w:numFmt w:val="bullet"/>
      <w:lvlText w:val="•"/>
      <w:lvlJc w:val="left"/>
      <w:pPr>
        <w:ind w:left="2553" w:hanging="360"/>
      </w:pPr>
      <w:rPr>
        <w:rFonts w:hint="default"/>
        <w:lang w:val="en-US" w:eastAsia="en-US" w:bidi="ar-SA"/>
      </w:rPr>
    </w:lvl>
    <w:lvl w:ilvl="3" w:tplc="5CF0C210">
      <w:numFmt w:val="bullet"/>
      <w:lvlText w:val="•"/>
      <w:lvlJc w:val="left"/>
      <w:pPr>
        <w:ind w:left="3399" w:hanging="360"/>
      </w:pPr>
      <w:rPr>
        <w:rFonts w:hint="default"/>
        <w:lang w:val="en-US" w:eastAsia="en-US" w:bidi="ar-SA"/>
      </w:rPr>
    </w:lvl>
    <w:lvl w:ilvl="4" w:tplc="58368150">
      <w:numFmt w:val="bullet"/>
      <w:lvlText w:val="•"/>
      <w:lvlJc w:val="left"/>
      <w:pPr>
        <w:ind w:left="4246" w:hanging="360"/>
      </w:pPr>
      <w:rPr>
        <w:rFonts w:hint="default"/>
        <w:lang w:val="en-US" w:eastAsia="en-US" w:bidi="ar-SA"/>
      </w:rPr>
    </w:lvl>
    <w:lvl w:ilvl="5" w:tplc="6E368EE4">
      <w:numFmt w:val="bullet"/>
      <w:lvlText w:val="•"/>
      <w:lvlJc w:val="left"/>
      <w:pPr>
        <w:ind w:left="5093" w:hanging="360"/>
      </w:pPr>
      <w:rPr>
        <w:rFonts w:hint="default"/>
        <w:lang w:val="en-US" w:eastAsia="en-US" w:bidi="ar-SA"/>
      </w:rPr>
    </w:lvl>
    <w:lvl w:ilvl="6" w:tplc="3B383D34">
      <w:numFmt w:val="bullet"/>
      <w:lvlText w:val="•"/>
      <w:lvlJc w:val="left"/>
      <w:pPr>
        <w:ind w:left="5939" w:hanging="360"/>
      </w:pPr>
      <w:rPr>
        <w:rFonts w:hint="default"/>
        <w:lang w:val="en-US" w:eastAsia="en-US" w:bidi="ar-SA"/>
      </w:rPr>
    </w:lvl>
    <w:lvl w:ilvl="7" w:tplc="65549EEA">
      <w:numFmt w:val="bullet"/>
      <w:lvlText w:val="•"/>
      <w:lvlJc w:val="left"/>
      <w:pPr>
        <w:ind w:left="6786" w:hanging="360"/>
      </w:pPr>
      <w:rPr>
        <w:rFonts w:hint="default"/>
        <w:lang w:val="en-US" w:eastAsia="en-US" w:bidi="ar-SA"/>
      </w:rPr>
    </w:lvl>
    <w:lvl w:ilvl="8" w:tplc="F46691C8">
      <w:numFmt w:val="bullet"/>
      <w:lvlText w:val="•"/>
      <w:lvlJc w:val="left"/>
      <w:pPr>
        <w:ind w:left="7633" w:hanging="360"/>
      </w:pPr>
      <w:rPr>
        <w:rFonts w:hint="default"/>
        <w:lang w:val="en-US" w:eastAsia="en-US" w:bidi="ar-SA"/>
      </w:rPr>
    </w:lvl>
  </w:abstractNum>
  <w:abstractNum w:abstractNumId="16" w15:restartNumberingAfterBreak="0">
    <w:nsid w:val="1EDE55A7"/>
    <w:multiLevelType w:val="multilevel"/>
    <w:tmpl w:val="16EC9EE2"/>
    <w:lvl w:ilvl="0">
      <w:start w:val="1"/>
      <w:numFmt w:val="decimal"/>
      <w:suff w:val="nothing"/>
      <w:lvlText w:val="%1.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lvlText w:val="%1.%2"/>
      <w:lvlJc w:val="left"/>
      <w:pPr>
        <w:tabs>
          <w:tab w:val="num" w:pos="1361"/>
        </w:tabs>
        <w:ind w:left="1361" w:hanging="1361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361"/>
        </w:tabs>
        <w:ind w:left="1361" w:hanging="1361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268"/>
        </w:tabs>
        <w:ind w:left="2268" w:hanging="283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1F09608B"/>
    <w:multiLevelType w:val="hybridMultilevel"/>
    <w:tmpl w:val="22EAE1D8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0E82D6E"/>
    <w:multiLevelType w:val="hybridMultilevel"/>
    <w:tmpl w:val="1D824E32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1CB2A8A"/>
    <w:multiLevelType w:val="multilevel"/>
    <w:tmpl w:val="5B08D24E"/>
    <w:lvl w:ilvl="0">
      <w:start w:val="1"/>
      <w:numFmt w:val="decimal"/>
      <w:suff w:val="nothing"/>
      <w:lvlText w:val="%1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510" w:hanging="510"/>
      </w:pPr>
      <w:rPr>
        <w:rFonts w:hint="default"/>
        <w:b w:val="0"/>
        <w:bCs w:val="0"/>
      </w:rPr>
    </w:lvl>
    <w:lvl w:ilvl="3">
      <w:start w:val="1"/>
      <w:numFmt w:val="lowerLetter"/>
      <w:lvlText w:val="%4)"/>
      <w:lvlJc w:val="right"/>
      <w:pPr>
        <w:tabs>
          <w:tab w:val="num" w:pos="1021"/>
        </w:tabs>
        <w:ind w:left="1021" w:hanging="170"/>
      </w:pPr>
      <w:rPr>
        <w:rFonts w:hint="default"/>
      </w:rPr>
    </w:lvl>
    <w:lvl w:ilvl="4">
      <w:start w:val="1"/>
      <w:numFmt w:val="lowerRoman"/>
      <w:lvlText w:val="%5."/>
      <w:lvlJc w:val="right"/>
      <w:pPr>
        <w:tabs>
          <w:tab w:val="num" w:pos="1191"/>
        </w:tabs>
        <w:ind w:left="1191" w:hanging="11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 w15:restartNumberingAfterBreak="0">
    <w:nsid w:val="23507AA7"/>
    <w:multiLevelType w:val="hybridMultilevel"/>
    <w:tmpl w:val="6224714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3FF1838"/>
    <w:multiLevelType w:val="hybridMultilevel"/>
    <w:tmpl w:val="57A4AC1C"/>
    <w:lvl w:ilvl="0" w:tplc="B6F087EE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663572B"/>
    <w:multiLevelType w:val="hybridMultilevel"/>
    <w:tmpl w:val="188E6B9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65A0BA4">
      <w:start w:val="3"/>
      <w:numFmt w:val="bullet"/>
      <w:lvlText w:val="-"/>
      <w:lvlJc w:val="left"/>
      <w:pPr>
        <w:ind w:left="1440" w:hanging="360"/>
      </w:pPr>
      <w:rPr>
        <w:rFonts w:ascii="Calibri Light" w:eastAsiaTheme="minorHAnsi" w:hAnsi="Calibri Light" w:cs="Calibri Light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95C59E5"/>
    <w:multiLevelType w:val="multilevel"/>
    <w:tmpl w:val="F9EC8C26"/>
    <w:lvl w:ilvl="0">
      <w:start w:val="1"/>
      <w:numFmt w:val="decimal"/>
      <w:pStyle w:val="Heading1"/>
      <w:suff w:val="nothing"/>
      <w:lvlText w:val="%1.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pStyle w:val="Heading2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List"/>
      <w:lvlText w:val="%1.%2.%3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3">
      <w:start w:val="1"/>
      <w:numFmt w:val="lowerLetter"/>
      <w:pStyle w:val="List2"/>
      <w:lvlText w:val="%4."/>
      <w:lvlJc w:val="left"/>
      <w:pPr>
        <w:tabs>
          <w:tab w:val="num" w:pos="1247"/>
        </w:tabs>
        <w:ind w:left="1247" w:hanging="396"/>
      </w:pPr>
      <w:rPr>
        <w:rFonts w:hint="default"/>
      </w:rPr>
    </w:lvl>
    <w:lvl w:ilvl="4">
      <w:start w:val="1"/>
      <w:numFmt w:val="lowerRoman"/>
      <w:lvlText w:val="%5."/>
      <w:lvlJc w:val="left"/>
      <w:pPr>
        <w:tabs>
          <w:tab w:val="num" w:pos="1644"/>
        </w:tabs>
        <w:ind w:left="1644" w:hanging="39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 w15:restartNumberingAfterBreak="0">
    <w:nsid w:val="36FA5A97"/>
    <w:multiLevelType w:val="hybridMultilevel"/>
    <w:tmpl w:val="28AE2972"/>
    <w:lvl w:ilvl="0" w:tplc="679C47C2">
      <w:start w:val="1"/>
      <w:numFmt w:val="bullet"/>
      <w:lvlText w:val=""/>
      <w:lvlJc w:val="left"/>
      <w:pPr>
        <w:ind w:left="9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A383C00"/>
    <w:multiLevelType w:val="hybridMultilevel"/>
    <w:tmpl w:val="33EEABE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798679D"/>
    <w:multiLevelType w:val="hybridMultilevel"/>
    <w:tmpl w:val="724EA028"/>
    <w:lvl w:ilvl="0" w:tplc="9718DE7C">
      <w:numFmt w:val="bullet"/>
      <w:lvlText w:val=""/>
      <w:lvlJc w:val="left"/>
      <w:pPr>
        <w:ind w:left="86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en-US" w:eastAsia="en-US" w:bidi="ar-SA"/>
      </w:rPr>
    </w:lvl>
    <w:lvl w:ilvl="1" w:tplc="C84A48D8">
      <w:numFmt w:val="bullet"/>
      <w:lvlText w:val="•"/>
      <w:lvlJc w:val="left"/>
      <w:pPr>
        <w:ind w:left="1706" w:hanging="360"/>
      </w:pPr>
      <w:rPr>
        <w:rFonts w:hint="default"/>
        <w:lang w:val="en-US" w:eastAsia="en-US" w:bidi="ar-SA"/>
      </w:rPr>
    </w:lvl>
    <w:lvl w:ilvl="2" w:tplc="E1003CB8">
      <w:numFmt w:val="bullet"/>
      <w:lvlText w:val="•"/>
      <w:lvlJc w:val="left"/>
      <w:pPr>
        <w:ind w:left="2553" w:hanging="360"/>
      </w:pPr>
      <w:rPr>
        <w:rFonts w:hint="default"/>
        <w:lang w:val="en-US" w:eastAsia="en-US" w:bidi="ar-SA"/>
      </w:rPr>
    </w:lvl>
    <w:lvl w:ilvl="3" w:tplc="A952262A">
      <w:numFmt w:val="bullet"/>
      <w:lvlText w:val="•"/>
      <w:lvlJc w:val="left"/>
      <w:pPr>
        <w:ind w:left="3399" w:hanging="360"/>
      </w:pPr>
      <w:rPr>
        <w:rFonts w:hint="default"/>
        <w:lang w:val="en-US" w:eastAsia="en-US" w:bidi="ar-SA"/>
      </w:rPr>
    </w:lvl>
    <w:lvl w:ilvl="4" w:tplc="9BF8018E">
      <w:numFmt w:val="bullet"/>
      <w:lvlText w:val="•"/>
      <w:lvlJc w:val="left"/>
      <w:pPr>
        <w:ind w:left="4246" w:hanging="360"/>
      </w:pPr>
      <w:rPr>
        <w:rFonts w:hint="default"/>
        <w:lang w:val="en-US" w:eastAsia="en-US" w:bidi="ar-SA"/>
      </w:rPr>
    </w:lvl>
    <w:lvl w:ilvl="5" w:tplc="0C8E0D5A">
      <w:numFmt w:val="bullet"/>
      <w:lvlText w:val="•"/>
      <w:lvlJc w:val="left"/>
      <w:pPr>
        <w:ind w:left="5093" w:hanging="360"/>
      </w:pPr>
      <w:rPr>
        <w:rFonts w:hint="default"/>
        <w:lang w:val="en-US" w:eastAsia="en-US" w:bidi="ar-SA"/>
      </w:rPr>
    </w:lvl>
    <w:lvl w:ilvl="6" w:tplc="790895DA">
      <w:numFmt w:val="bullet"/>
      <w:lvlText w:val="•"/>
      <w:lvlJc w:val="left"/>
      <w:pPr>
        <w:ind w:left="5939" w:hanging="360"/>
      </w:pPr>
      <w:rPr>
        <w:rFonts w:hint="default"/>
        <w:lang w:val="en-US" w:eastAsia="en-US" w:bidi="ar-SA"/>
      </w:rPr>
    </w:lvl>
    <w:lvl w:ilvl="7" w:tplc="5AC6D654">
      <w:numFmt w:val="bullet"/>
      <w:lvlText w:val="•"/>
      <w:lvlJc w:val="left"/>
      <w:pPr>
        <w:ind w:left="6786" w:hanging="360"/>
      </w:pPr>
      <w:rPr>
        <w:rFonts w:hint="default"/>
        <w:lang w:val="en-US" w:eastAsia="en-US" w:bidi="ar-SA"/>
      </w:rPr>
    </w:lvl>
    <w:lvl w:ilvl="8" w:tplc="05527B90">
      <w:numFmt w:val="bullet"/>
      <w:lvlText w:val="•"/>
      <w:lvlJc w:val="left"/>
      <w:pPr>
        <w:ind w:left="7633" w:hanging="360"/>
      </w:pPr>
      <w:rPr>
        <w:rFonts w:hint="default"/>
        <w:lang w:val="en-US" w:eastAsia="en-US" w:bidi="ar-SA"/>
      </w:rPr>
    </w:lvl>
  </w:abstractNum>
  <w:abstractNum w:abstractNumId="27" w15:restartNumberingAfterBreak="0">
    <w:nsid w:val="47CA46CF"/>
    <w:multiLevelType w:val="multilevel"/>
    <w:tmpl w:val="9F145C44"/>
    <w:lvl w:ilvl="0">
      <w:start w:val="1"/>
      <w:numFmt w:val="decimal"/>
      <w:suff w:val="nothing"/>
      <w:lvlText w:val="%1.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94"/>
        </w:tabs>
        <w:ind w:left="794" w:hanging="794"/>
      </w:pPr>
      <w:rPr>
        <w:rFonts w:hint="default"/>
      </w:rPr>
    </w:lvl>
    <w:lvl w:ilvl="3">
      <w:start w:val="1"/>
      <w:numFmt w:val="lowerLetter"/>
      <w:lvlText w:val="%4."/>
      <w:lvlJc w:val="left"/>
      <w:pPr>
        <w:ind w:left="1211" w:hanging="360"/>
      </w:pPr>
    </w:lvl>
    <w:lvl w:ilvl="4">
      <w:start w:val="1"/>
      <w:numFmt w:val="lowerRoman"/>
      <w:lvlText w:val="%5."/>
      <w:lvlJc w:val="left"/>
      <w:pPr>
        <w:tabs>
          <w:tab w:val="num" w:pos="1644"/>
        </w:tabs>
        <w:ind w:left="1644" w:hanging="39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8" w15:restartNumberingAfterBreak="0">
    <w:nsid w:val="485708B2"/>
    <w:multiLevelType w:val="hybridMultilevel"/>
    <w:tmpl w:val="244E2EC4"/>
    <w:lvl w:ilvl="0" w:tplc="7BC6C54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color w:val="4C5148" w:themeColor="text2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E2763E9"/>
    <w:multiLevelType w:val="hybridMultilevel"/>
    <w:tmpl w:val="62C8FB5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98022D"/>
    <w:multiLevelType w:val="hybridMultilevel"/>
    <w:tmpl w:val="CE0423F0"/>
    <w:lvl w:ilvl="0" w:tplc="6B90E904">
      <w:start w:val="2"/>
      <w:numFmt w:val="bullet"/>
      <w:lvlText w:val="-"/>
      <w:lvlJc w:val="left"/>
      <w:pPr>
        <w:ind w:left="720" w:hanging="360"/>
      </w:pPr>
      <w:rPr>
        <w:rFonts w:ascii="Gill Sans MT" w:eastAsia="MS Mincho" w:hAnsi="Gill Sans MT" w:cs="Times New Roman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77744F3"/>
    <w:multiLevelType w:val="hybridMultilevel"/>
    <w:tmpl w:val="A41E830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9851A8E"/>
    <w:multiLevelType w:val="multilevel"/>
    <w:tmpl w:val="5B08D24E"/>
    <w:lvl w:ilvl="0">
      <w:start w:val="1"/>
      <w:numFmt w:val="decimal"/>
      <w:suff w:val="nothing"/>
      <w:lvlText w:val="%1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510" w:hanging="510"/>
      </w:pPr>
      <w:rPr>
        <w:rFonts w:hint="default"/>
        <w:b w:val="0"/>
        <w:bCs w:val="0"/>
      </w:rPr>
    </w:lvl>
    <w:lvl w:ilvl="3">
      <w:start w:val="1"/>
      <w:numFmt w:val="lowerLetter"/>
      <w:lvlText w:val="%4)"/>
      <w:lvlJc w:val="right"/>
      <w:pPr>
        <w:tabs>
          <w:tab w:val="num" w:pos="1021"/>
        </w:tabs>
        <w:ind w:left="1021" w:hanging="170"/>
      </w:pPr>
      <w:rPr>
        <w:rFonts w:hint="default"/>
      </w:rPr>
    </w:lvl>
    <w:lvl w:ilvl="4">
      <w:start w:val="1"/>
      <w:numFmt w:val="lowerRoman"/>
      <w:lvlText w:val="%5."/>
      <w:lvlJc w:val="right"/>
      <w:pPr>
        <w:tabs>
          <w:tab w:val="num" w:pos="1191"/>
        </w:tabs>
        <w:ind w:left="1191" w:hanging="11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3" w15:restartNumberingAfterBreak="0">
    <w:nsid w:val="5AAD5597"/>
    <w:multiLevelType w:val="hybridMultilevel"/>
    <w:tmpl w:val="885A857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F050C63"/>
    <w:multiLevelType w:val="multilevel"/>
    <w:tmpl w:val="C130F5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4C779DB"/>
    <w:multiLevelType w:val="hybridMultilevel"/>
    <w:tmpl w:val="0D9A373A"/>
    <w:lvl w:ilvl="0" w:tplc="3348B386">
      <w:start w:val="3"/>
      <w:numFmt w:val="bullet"/>
      <w:lvlText w:val="-"/>
      <w:lvlJc w:val="left"/>
      <w:pPr>
        <w:ind w:left="360" w:hanging="360"/>
      </w:pPr>
      <w:rPr>
        <w:rFonts w:ascii="Gill Sans MT" w:eastAsia="MS Mincho" w:hAnsi="Gill Sans MT" w:cs="Times New Roman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77B35B6"/>
    <w:multiLevelType w:val="multilevel"/>
    <w:tmpl w:val="09C2D374"/>
    <w:lvl w:ilvl="0">
      <w:start w:val="1"/>
      <w:numFmt w:val="decimal"/>
      <w:suff w:val="nothing"/>
      <w:lvlText w:val="%1."/>
      <w:lvlJc w:val="right"/>
      <w:pPr>
        <w:ind w:left="0" w:firstLine="0"/>
      </w:pPr>
      <w:rPr>
        <w:rFonts w:hint="default"/>
        <w:vanish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lvlText w:val="%3."/>
      <w:lvlJc w:val="left"/>
      <w:pPr>
        <w:ind w:left="360" w:hanging="360"/>
      </w:pPr>
    </w:lvl>
    <w:lvl w:ilvl="3">
      <w:start w:val="1"/>
      <w:numFmt w:val="lowerLetter"/>
      <w:lvlText w:val="%4."/>
      <w:lvlJc w:val="left"/>
      <w:pPr>
        <w:ind w:left="1211" w:hanging="360"/>
      </w:pPr>
    </w:lvl>
    <w:lvl w:ilvl="4">
      <w:start w:val="1"/>
      <w:numFmt w:val="lowerRoman"/>
      <w:lvlText w:val="%5."/>
      <w:lvlJc w:val="left"/>
      <w:pPr>
        <w:tabs>
          <w:tab w:val="num" w:pos="1644"/>
        </w:tabs>
        <w:ind w:left="1644" w:hanging="39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 w15:restartNumberingAfterBreak="0">
    <w:nsid w:val="683E6DBD"/>
    <w:multiLevelType w:val="hybridMultilevel"/>
    <w:tmpl w:val="59B290D6"/>
    <w:lvl w:ilvl="0" w:tplc="A0C29972">
      <w:start w:val="3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CDB53AD"/>
    <w:multiLevelType w:val="hybridMultilevel"/>
    <w:tmpl w:val="88C682A0"/>
    <w:lvl w:ilvl="0" w:tplc="B6F087EE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63A5FEC"/>
    <w:multiLevelType w:val="hybridMultilevel"/>
    <w:tmpl w:val="4254E714"/>
    <w:lvl w:ilvl="0" w:tplc="7F6E1F1E">
      <w:start w:val="1"/>
      <w:numFmt w:val="decimal"/>
      <w:pStyle w:val="ListParagraph"/>
      <w:lvlText w:val="%1."/>
      <w:lvlJc w:val="left"/>
      <w:pPr>
        <w:ind w:left="2160" w:hanging="360"/>
      </w:pPr>
    </w:lvl>
    <w:lvl w:ilvl="1" w:tplc="08090019">
      <w:start w:val="1"/>
      <w:numFmt w:val="lowerLetter"/>
      <w:lvlText w:val="%2.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3600" w:hanging="180"/>
      </w:pPr>
    </w:lvl>
    <w:lvl w:ilvl="3" w:tplc="0809000F" w:tentative="1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num w:numId="1" w16cid:durableId="658537342">
    <w:abstractNumId w:val="24"/>
  </w:num>
  <w:num w:numId="2" w16cid:durableId="255208436">
    <w:abstractNumId w:val="39"/>
  </w:num>
  <w:num w:numId="3" w16cid:durableId="1052537643">
    <w:abstractNumId w:val="14"/>
  </w:num>
  <w:num w:numId="4" w16cid:durableId="749037142">
    <w:abstractNumId w:val="0"/>
  </w:num>
  <w:num w:numId="5" w16cid:durableId="175079154">
    <w:abstractNumId w:val="1"/>
  </w:num>
  <w:num w:numId="6" w16cid:durableId="1421171218">
    <w:abstractNumId w:val="2"/>
  </w:num>
  <w:num w:numId="7" w16cid:durableId="1619337849">
    <w:abstractNumId w:val="3"/>
  </w:num>
  <w:num w:numId="8" w16cid:durableId="1120345900">
    <w:abstractNumId w:val="8"/>
  </w:num>
  <w:num w:numId="9" w16cid:durableId="1555046202">
    <w:abstractNumId w:val="4"/>
  </w:num>
  <w:num w:numId="10" w16cid:durableId="750126019">
    <w:abstractNumId w:val="5"/>
  </w:num>
  <w:num w:numId="11" w16cid:durableId="1469778853">
    <w:abstractNumId w:val="6"/>
  </w:num>
  <w:num w:numId="12" w16cid:durableId="951472757">
    <w:abstractNumId w:val="7"/>
  </w:num>
  <w:num w:numId="13" w16cid:durableId="94517599">
    <w:abstractNumId w:val="9"/>
  </w:num>
  <w:num w:numId="14" w16cid:durableId="1606885071">
    <w:abstractNumId w:val="16"/>
  </w:num>
  <w:num w:numId="15" w16cid:durableId="43795807">
    <w:abstractNumId w:val="17"/>
  </w:num>
  <w:num w:numId="16" w16cid:durableId="719861910">
    <w:abstractNumId w:val="18"/>
  </w:num>
  <w:num w:numId="17" w16cid:durableId="1428503200">
    <w:abstractNumId w:val="32"/>
  </w:num>
  <w:num w:numId="18" w16cid:durableId="1934704471">
    <w:abstractNumId w:val="23"/>
  </w:num>
  <w:num w:numId="19" w16cid:durableId="206184736">
    <w:abstractNumId w:val="13"/>
  </w:num>
  <w:num w:numId="20" w16cid:durableId="1928883412">
    <w:abstractNumId w:val="28"/>
  </w:num>
  <w:num w:numId="21" w16cid:durableId="2090272980">
    <w:abstractNumId w:val="31"/>
  </w:num>
  <w:num w:numId="22" w16cid:durableId="308289194">
    <w:abstractNumId w:val="11"/>
  </w:num>
  <w:num w:numId="23" w16cid:durableId="1700350771">
    <w:abstractNumId w:val="30"/>
  </w:num>
  <w:num w:numId="24" w16cid:durableId="542638602">
    <w:abstractNumId w:val="35"/>
  </w:num>
  <w:num w:numId="25" w16cid:durableId="1131285879">
    <w:abstractNumId w:val="27"/>
  </w:num>
  <w:num w:numId="26" w16cid:durableId="1092312166">
    <w:abstractNumId w:val="36"/>
  </w:num>
  <w:num w:numId="27" w16cid:durableId="1479106346">
    <w:abstractNumId w:val="20"/>
  </w:num>
  <w:num w:numId="28" w16cid:durableId="19627155">
    <w:abstractNumId w:val="25"/>
  </w:num>
  <w:num w:numId="29" w16cid:durableId="2008946875">
    <w:abstractNumId w:val="33"/>
  </w:num>
  <w:num w:numId="30" w16cid:durableId="546334125">
    <w:abstractNumId w:val="26"/>
  </w:num>
  <w:num w:numId="31" w16cid:durableId="803699666">
    <w:abstractNumId w:val="15"/>
  </w:num>
  <w:num w:numId="32" w16cid:durableId="756093588">
    <w:abstractNumId w:val="10"/>
  </w:num>
  <w:num w:numId="33" w16cid:durableId="33817977">
    <w:abstractNumId w:val="34"/>
  </w:num>
  <w:num w:numId="34" w16cid:durableId="571813298">
    <w:abstractNumId w:val="38"/>
  </w:num>
  <w:num w:numId="35" w16cid:durableId="524485262">
    <w:abstractNumId w:val="21"/>
  </w:num>
  <w:num w:numId="36" w16cid:durableId="642932803">
    <w:abstractNumId w:val="22"/>
  </w:num>
  <w:num w:numId="37" w16cid:durableId="126288503">
    <w:abstractNumId w:val="29"/>
  </w:num>
  <w:num w:numId="38" w16cid:durableId="1911114368">
    <w:abstractNumId w:val="37"/>
  </w:num>
  <w:num w:numId="39" w16cid:durableId="1386611431">
    <w:abstractNumId w:val="12"/>
  </w:num>
  <w:num w:numId="40" w16cid:durableId="139331407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TUwt7A0MjG3MDU0MTNW0lEKTi0uzszPAykwNK0FAGLpFWAtAAAA"/>
  </w:docVars>
  <w:rsids>
    <w:rsidRoot w:val="002F39FD"/>
    <w:rsid w:val="00000834"/>
    <w:rsid w:val="000023E7"/>
    <w:rsid w:val="0000750E"/>
    <w:rsid w:val="00011333"/>
    <w:rsid w:val="000114DC"/>
    <w:rsid w:val="00013068"/>
    <w:rsid w:val="00013CD5"/>
    <w:rsid w:val="00014B9A"/>
    <w:rsid w:val="00020009"/>
    <w:rsid w:val="0002011B"/>
    <w:rsid w:val="00020EB9"/>
    <w:rsid w:val="0002448F"/>
    <w:rsid w:val="00024575"/>
    <w:rsid w:val="00026DA5"/>
    <w:rsid w:val="000305DD"/>
    <w:rsid w:val="00032908"/>
    <w:rsid w:val="00033735"/>
    <w:rsid w:val="00034560"/>
    <w:rsid w:val="00034B0A"/>
    <w:rsid w:val="00042240"/>
    <w:rsid w:val="0004251F"/>
    <w:rsid w:val="0004661D"/>
    <w:rsid w:val="00047021"/>
    <w:rsid w:val="00050D35"/>
    <w:rsid w:val="00051991"/>
    <w:rsid w:val="000532F7"/>
    <w:rsid w:val="00053D1E"/>
    <w:rsid w:val="00065B4F"/>
    <w:rsid w:val="000738BD"/>
    <w:rsid w:val="00074FD6"/>
    <w:rsid w:val="00075634"/>
    <w:rsid w:val="00075A86"/>
    <w:rsid w:val="000763F8"/>
    <w:rsid w:val="00077DA2"/>
    <w:rsid w:val="000829CA"/>
    <w:rsid w:val="00082B16"/>
    <w:rsid w:val="00084092"/>
    <w:rsid w:val="00084784"/>
    <w:rsid w:val="000849B2"/>
    <w:rsid w:val="00085C9F"/>
    <w:rsid w:val="000923CD"/>
    <w:rsid w:val="000937CB"/>
    <w:rsid w:val="0009392A"/>
    <w:rsid w:val="00095EBE"/>
    <w:rsid w:val="000967BF"/>
    <w:rsid w:val="000974F1"/>
    <w:rsid w:val="000A3556"/>
    <w:rsid w:val="000A36EF"/>
    <w:rsid w:val="000A4036"/>
    <w:rsid w:val="000A43CE"/>
    <w:rsid w:val="000B007B"/>
    <w:rsid w:val="000B18F8"/>
    <w:rsid w:val="000B3BFA"/>
    <w:rsid w:val="000B413D"/>
    <w:rsid w:val="000B5D4A"/>
    <w:rsid w:val="000B7626"/>
    <w:rsid w:val="000B7E13"/>
    <w:rsid w:val="000C01BD"/>
    <w:rsid w:val="000C01CE"/>
    <w:rsid w:val="000C023A"/>
    <w:rsid w:val="000C0FFF"/>
    <w:rsid w:val="000C273A"/>
    <w:rsid w:val="000C33EF"/>
    <w:rsid w:val="000C69D4"/>
    <w:rsid w:val="000C6F5B"/>
    <w:rsid w:val="000D04A7"/>
    <w:rsid w:val="000D1FA0"/>
    <w:rsid w:val="000D5212"/>
    <w:rsid w:val="000D594B"/>
    <w:rsid w:val="000D71F2"/>
    <w:rsid w:val="000D73CD"/>
    <w:rsid w:val="000E2B30"/>
    <w:rsid w:val="000E6530"/>
    <w:rsid w:val="000E662A"/>
    <w:rsid w:val="000F1EB5"/>
    <w:rsid w:val="000F3AC9"/>
    <w:rsid w:val="000F48F8"/>
    <w:rsid w:val="000F4F48"/>
    <w:rsid w:val="000F51AA"/>
    <w:rsid w:val="000F565B"/>
    <w:rsid w:val="00100492"/>
    <w:rsid w:val="00102B7D"/>
    <w:rsid w:val="0010649C"/>
    <w:rsid w:val="00107057"/>
    <w:rsid w:val="00107625"/>
    <w:rsid w:val="00114344"/>
    <w:rsid w:val="00116515"/>
    <w:rsid w:val="00117B27"/>
    <w:rsid w:val="00117DB5"/>
    <w:rsid w:val="00121129"/>
    <w:rsid w:val="0012344A"/>
    <w:rsid w:val="0012440A"/>
    <w:rsid w:val="00127392"/>
    <w:rsid w:val="00131BFF"/>
    <w:rsid w:val="0013398B"/>
    <w:rsid w:val="00134FFA"/>
    <w:rsid w:val="001354B6"/>
    <w:rsid w:val="00136BEA"/>
    <w:rsid w:val="0013782E"/>
    <w:rsid w:val="001408FA"/>
    <w:rsid w:val="00147BF2"/>
    <w:rsid w:val="001510CF"/>
    <w:rsid w:val="00151210"/>
    <w:rsid w:val="001522AB"/>
    <w:rsid w:val="00155D63"/>
    <w:rsid w:val="00162329"/>
    <w:rsid w:val="00165C35"/>
    <w:rsid w:val="00167F3B"/>
    <w:rsid w:val="00172122"/>
    <w:rsid w:val="00172DE5"/>
    <w:rsid w:val="00173FEB"/>
    <w:rsid w:val="00174A45"/>
    <w:rsid w:val="00176492"/>
    <w:rsid w:val="00176FA6"/>
    <w:rsid w:val="0017733F"/>
    <w:rsid w:val="001779E7"/>
    <w:rsid w:val="00184CA5"/>
    <w:rsid w:val="00185DB3"/>
    <w:rsid w:val="001903FA"/>
    <w:rsid w:val="001949DC"/>
    <w:rsid w:val="0019627E"/>
    <w:rsid w:val="001A1C7C"/>
    <w:rsid w:val="001A234C"/>
    <w:rsid w:val="001A4D05"/>
    <w:rsid w:val="001A5E7B"/>
    <w:rsid w:val="001B101C"/>
    <w:rsid w:val="001B216A"/>
    <w:rsid w:val="001B25C9"/>
    <w:rsid w:val="001B2898"/>
    <w:rsid w:val="001B2B2A"/>
    <w:rsid w:val="001B35DE"/>
    <w:rsid w:val="001B4EA2"/>
    <w:rsid w:val="001B6387"/>
    <w:rsid w:val="001B759E"/>
    <w:rsid w:val="001B7CC7"/>
    <w:rsid w:val="001C1FBA"/>
    <w:rsid w:val="001C3CA9"/>
    <w:rsid w:val="001C4F98"/>
    <w:rsid w:val="001C6786"/>
    <w:rsid w:val="001D2F0E"/>
    <w:rsid w:val="001D701B"/>
    <w:rsid w:val="001D7145"/>
    <w:rsid w:val="001D7D77"/>
    <w:rsid w:val="001E2E37"/>
    <w:rsid w:val="001E7486"/>
    <w:rsid w:val="001E7777"/>
    <w:rsid w:val="001E798B"/>
    <w:rsid w:val="001F2E64"/>
    <w:rsid w:val="001F3BC6"/>
    <w:rsid w:val="001F41E9"/>
    <w:rsid w:val="001F5411"/>
    <w:rsid w:val="00201FA4"/>
    <w:rsid w:val="00202843"/>
    <w:rsid w:val="00202EB7"/>
    <w:rsid w:val="00203467"/>
    <w:rsid w:val="0020361C"/>
    <w:rsid w:val="002039A5"/>
    <w:rsid w:val="00203B0A"/>
    <w:rsid w:val="0020491C"/>
    <w:rsid w:val="00204D7B"/>
    <w:rsid w:val="0020589D"/>
    <w:rsid w:val="00205914"/>
    <w:rsid w:val="00210DD7"/>
    <w:rsid w:val="00210E41"/>
    <w:rsid w:val="00212653"/>
    <w:rsid w:val="0021704A"/>
    <w:rsid w:val="00220A08"/>
    <w:rsid w:val="002229EC"/>
    <w:rsid w:val="00222CC6"/>
    <w:rsid w:val="002264AB"/>
    <w:rsid w:val="00227911"/>
    <w:rsid w:val="00227A05"/>
    <w:rsid w:val="00234162"/>
    <w:rsid w:val="00234412"/>
    <w:rsid w:val="002379B4"/>
    <w:rsid w:val="00237A9E"/>
    <w:rsid w:val="00242A6D"/>
    <w:rsid w:val="00244CDE"/>
    <w:rsid w:val="00244E32"/>
    <w:rsid w:val="00245BE5"/>
    <w:rsid w:val="00250B88"/>
    <w:rsid w:val="00250DFA"/>
    <w:rsid w:val="00251516"/>
    <w:rsid w:val="00251874"/>
    <w:rsid w:val="0025222C"/>
    <w:rsid w:val="00253783"/>
    <w:rsid w:val="00253889"/>
    <w:rsid w:val="00262228"/>
    <w:rsid w:val="002627C8"/>
    <w:rsid w:val="00262A1F"/>
    <w:rsid w:val="00262C50"/>
    <w:rsid w:val="0026356E"/>
    <w:rsid w:val="00266810"/>
    <w:rsid w:val="00270A31"/>
    <w:rsid w:val="00276B17"/>
    <w:rsid w:val="002844F3"/>
    <w:rsid w:val="0028490A"/>
    <w:rsid w:val="00284943"/>
    <w:rsid w:val="00285C9E"/>
    <w:rsid w:val="0028734E"/>
    <w:rsid w:val="00293702"/>
    <w:rsid w:val="00293F3F"/>
    <w:rsid w:val="002949AF"/>
    <w:rsid w:val="00295F24"/>
    <w:rsid w:val="0029695C"/>
    <w:rsid w:val="00296CEA"/>
    <w:rsid w:val="002A27DB"/>
    <w:rsid w:val="002A2B95"/>
    <w:rsid w:val="002A355F"/>
    <w:rsid w:val="002A3DCA"/>
    <w:rsid w:val="002A550C"/>
    <w:rsid w:val="002A61A4"/>
    <w:rsid w:val="002A61F3"/>
    <w:rsid w:val="002A72FA"/>
    <w:rsid w:val="002B25FA"/>
    <w:rsid w:val="002B28FC"/>
    <w:rsid w:val="002B3B73"/>
    <w:rsid w:val="002B434D"/>
    <w:rsid w:val="002B6B9A"/>
    <w:rsid w:val="002C1922"/>
    <w:rsid w:val="002C37D9"/>
    <w:rsid w:val="002C42AA"/>
    <w:rsid w:val="002C7228"/>
    <w:rsid w:val="002C77E5"/>
    <w:rsid w:val="002D07A3"/>
    <w:rsid w:val="002D0D96"/>
    <w:rsid w:val="002D1F2C"/>
    <w:rsid w:val="002D26EA"/>
    <w:rsid w:val="002D3BC7"/>
    <w:rsid w:val="002D3C0A"/>
    <w:rsid w:val="002D46A1"/>
    <w:rsid w:val="002D55F1"/>
    <w:rsid w:val="002D68BF"/>
    <w:rsid w:val="002E0CBA"/>
    <w:rsid w:val="002E5658"/>
    <w:rsid w:val="002E5DB3"/>
    <w:rsid w:val="002E60A3"/>
    <w:rsid w:val="002F39FD"/>
    <w:rsid w:val="002F5ACC"/>
    <w:rsid w:val="00300BC7"/>
    <w:rsid w:val="00302C98"/>
    <w:rsid w:val="00304A84"/>
    <w:rsid w:val="00306D22"/>
    <w:rsid w:val="003075E1"/>
    <w:rsid w:val="00312873"/>
    <w:rsid w:val="0031592B"/>
    <w:rsid w:val="0031687C"/>
    <w:rsid w:val="00321090"/>
    <w:rsid w:val="00321738"/>
    <w:rsid w:val="00324176"/>
    <w:rsid w:val="003307A8"/>
    <w:rsid w:val="003309B1"/>
    <w:rsid w:val="0033196F"/>
    <w:rsid w:val="00331EEF"/>
    <w:rsid w:val="0033615B"/>
    <w:rsid w:val="00336753"/>
    <w:rsid w:val="00336F07"/>
    <w:rsid w:val="00337D5A"/>
    <w:rsid w:val="00340802"/>
    <w:rsid w:val="00340B03"/>
    <w:rsid w:val="00341737"/>
    <w:rsid w:val="0034223E"/>
    <w:rsid w:val="003436C5"/>
    <w:rsid w:val="003449FC"/>
    <w:rsid w:val="0035269C"/>
    <w:rsid w:val="00354FC5"/>
    <w:rsid w:val="00360E91"/>
    <w:rsid w:val="00360FDD"/>
    <w:rsid w:val="003612FD"/>
    <w:rsid w:val="00361705"/>
    <w:rsid w:val="00363954"/>
    <w:rsid w:val="00364521"/>
    <w:rsid w:val="0036554D"/>
    <w:rsid w:val="003674B9"/>
    <w:rsid w:val="003705BD"/>
    <w:rsid w:val="00371F4B"/>
    <w:rsid w:val="00373334"/>
    <w:rsid w:val="00380833"/>
    <w:rsid w:val="003861C1"/>
    <w:rsid w:val="00386C70"/>
    <w:rsid w:val="00390A03"/>
    <w:rsid w:val="00390DCD"/>
    <w:rsid w:val="00391B3E"/>
    <w:rsid w:val="00391CFB"/>
    <w:rsid w:val="00392B1F"/>
    <w:rsid w:val="00393235"/>
    <w:rsid w:val="003959A7"/>
    <w:rsid w:val="003971AA"/>
    <w:rsid w:val="00397EEB"/>
    <w:rsid w:val="003A0E28"/>
    <w:rsid w:val="003A103F"/>
    <w:rsid w:val="003A694F"/>
    <w:rsid w:val="003B2FB9"/>
    <w:rsid w:val="003B43EE"/>
    <w:rsid w:val="003B6A55"/>
    <w:rsid w:val="003B7CBA"/>
    <w:rsid w:val="003C0F72"/>
    <w:rsid w:val="003C26BB"/>
    <w:rsid w:val="003C3630"/>
    <w:rsid w:val="003C3A23"/>
    <w:rsid w:val="003C4C0C"/>
    <w:rsid w:val="003C6B00"/>
    <w:rsid w:val="003D0478"/>
    <w:rsid w:val="003D1B7D"/>
    <w:rsid w:val="003D204E"/>
    <w:rsid w:val="003D3477"/>
    <w:rsid w:val="003D395B"/>
    <w:rsid w:val="003D3D29"/>
    <w:rsid w:val="003D6CD1"/>
    <w:rsid w:val="003E0FC8"/>
    <w:rsid w:val="003E1C09"/>
    <w:rsid w:val="003E547F"/>
    <w:rsid w:val="003E5CA3"/>
    <w:rsid w:val="003F112B"/>
    <w:rsid w:val="003F114E"/>
    <w:rsid w:val="003F1AB4"/>
    <w:rsid w:val="003F4981"/>
    <w:rsid w:val="003F566F"/>
    <w:rsid w:val="003F7CA0"/>
    <w:rsid w:val="00401FA0"/>
    <w:rsid w:val="004036D3"/>
    <w:rsid w:val="00404BCD"/>
    <w:rsid w:val="00407EF7"/>
    <w:rsid w:val="004110BF"/>
    <w:rsid w:val="004217B2"/>
    <w:rsid w:val="004250FF"/>
    <w:rsid w:val="004278C1"/>
    <w:rsid w:val="004323F0"/>
    <w:rsid w:val="004341D4"/>
    <w:rsid w:val="00435A61"/>
    <w:rsid w:val="004415A7"/>
    <w:rsid w:val="00443224"/>
    <w:rsid w:val="004450E4"/>
    <w:rsid w:val="00447E45"/>
    <w:rsid w:val="00454408"/>
    <w:rsid w:val="00454958"/>
    <w:rsid w:val="00455181"/>
    <w:rsid w:val="004565FE"/>
    <w:rsid w:val="0045694D"/>
    <w:rsid w:val="00457DB0"/>
    <w:rsid w:val="00463AF5"/>
    <w:rsid w:val="0046482D"/>
    <w:rsid w:val="00466719"/>
    <w:rsid w:val="00466CE1"/>
    <w:rsid w:val="00470423"/>
    <w:rsid w:val="00471CAB"/>
    <w:rsid w:val="004729AF"/>
    <w:rsid w:val="00473AB4"/>
    <w:rsid w:val="004741FE"/>
    <w:rsid w:val="0047632F"/>
    <w:rsid w:val="00480596"/>
    <w:rsid w:val="00481EB7"/>
    <w:rsid w:val="004854E2"/>
    <w:rsid w:val="00486FCD"/>
    <w:rsid w:val="00487FBD"/>
    <w:rsid w:val="00492282"/>
    <w:rsid w:val="00494E89"/>
    <w:rsid w:val="00495245"/>
    <w:rsid w:val="00495855"/>
    <w:rsid w:val="00496A38"/>
    <w:rsid w:val="00497546"/>
    <w:rsid w:val="004A12A7"/>
    <w:rsid w:val="004A234E"/>
    <w:rsid w:val="004A2CB6"/>
    <w:rsid w:val="004A6A35"/>
    <w:rsid w:val="004B0ACC"/>
    <w:rsid w:val="004B10C9"/>
    <w:rsid w:val="004B15C0"/>
    <w:rsid w:val="004B499D"/>
    <w:rsid w:val="004B509B"/>
    <w:rsid w:val="004C0BBE"/>
    <w:rsid w:val="004C16FC"/>
    <w:rsid w:val="004C25FC"/>
    <w:rsid w:val="004C3EDA"/>
    <w:rsid w:val="004C46EA"/>
    <w:rsid w:val="004D1F32"/>
    <w:rsid w:val="004D3465"/>
    <w:rsid w:val="004D42EF"/>
    <w:rsid w:val="004D52B1"/>
    <w:rsid w:val="004D5A75"/>
    <w:rsid w:val="004D6D95"/>
    <w:rsid w:val="004D7E39"/>
    <w:rsid w:val="004E0D80"/>
    <w:rsid w:val="004E1EA2"/>
    <w:rsid w:val="004E28D5"/>
    <w:rsid w:val="004E565E"/>
    <w:rsid w:val="004E7252"/>
    <w:rsid w:val="004F0CFA"/>
    <w:rsid w:val="004F1046"/>
    <w:rsid w:val="004F15EB"/>
    <w:rsid w:val="004F5F5F"/>
    <w:rsid w:val="004F6A68"/>
    <w:rsid w:val="004F7C8A"/>
    <w:rsid w:val="005002D6"/>
    <w:rsid w:val="00500CC1"/>
    <w:rsid w:val="00503A6A"/>
    <w:rsid w:val="00505565"/>
    <w:rsid w:val="005108C1"/>
    <w:rsid w:val="0051373F"/>
    <w:rsid w:val="005165BE"/>
    <w:rsid w:val="00516ED1"/>
    <w:rsid w:val="005179FB"/>
    <w:rsid w:val="00517CEB"/>
    <w:rsid w:val="005240AB"/>
    <w:rsid w:val="0052429E"/>
    <w:rsid w:val="00525501"/>
    <w:rsid w:val="00527D23"/>
    <w:rsid w:val="00530162"/>
    <w:rsid w:val="00532E74"/>
    <w:rsid w:val="005332EC"/>
    <w:rsid w:val="00536C83"/>
    <w:rsid w:val="005442C8"/>
    <w:rsid w:val="00555D2A"/>
    <w:rsid w:val="0055614C"/>
    <w:rsid w:val="00556E26"/>
    <w:rsid w:val="0056047E"/>
    <w:rsid w:val="0056289B"/>
    <w:rsid w:val="005648BE"/>
    <w:rsid w:val="00564AA0"/>
    <w:rsid w:val="00564AB6"/>
    <w:rsid w:val="00566418"/>
    <w:rsid w:val="005715BE"/>
    <w:rsid w:val="00572292"/>
    <w:rsid w:val="0057242C"/>
    <w:rsid w:val="00576D87"/>
    <w:rsid w:val="00576F81"/>
    <w:rsid w:val="00581D8C"/>
    <w:rsid w:val="00583460"/>
    <w:rsid w:val="00584874"/>
    <w:rsid w:val="005853DB"/>
    <w:rsid w:val="00590667"/>
    <w:rsid w:val="0059137A"/>
    <w:rsid w:val="00592160"/>
    <w:rsid w:val="005952FD"/>
    <w:rsid w:val="00595801"/>
    <w:rsid w:val="005A46E9"/>
    <w:rsid w:val="005A6016"/>
    <w:rsid w:val="005A6BE6"/>
    <w:rsid w:val="005B10D4"/>
    <w:rsid w:val="005B1D5B"/>
    <w:rsid w:val="005B2379"/>
    <w:rsid w:val="005B2657"/>
    <w:rsid w:val="005B2A0F"/>
    <w:rsid w:val="005B5A26"/>
    <w:rsid w:val="005C015D"/>
    <w:rsid w:val="005C17DD"/>
    <w:rsid w:val="005C20B6"/>
    <w:rsid w:val="005C37F3"/>
    <w:rsid w:val="005C4B2C"/>
    <w:rsid w:val="005C55EC"/>
    <w:rsid w:val="005D405C"/>
    <w:rsid w:val="005D40C7"/>
    <w:rsid w:val="005D4E9E"/>
    <w:rsid w:val="005E00E3"/>
    <w:rsid w:val="005E0422"/>
    <w:rsid w:val="005E25A5"/>
    <w:rsid w:val="005E318F"/>
    <w:rsid w:val="005E45BD"/>
    <w:rsid w:val="005E4A69"/>
    <w:rsid w:val="005E5070"/>
    <w:rsid w:val="005E63F3"/>
    <w:rsid w:val="005E7C95"/>
    <w:rsid w:val="005F0B1C"/>
    <w:rsid w:val="005F0D17"/>
    <w:rsid w:val="005F14F3"/>
    <w:rsid w:val="005F4682"/>
    <w:rsid w:val="005F5536"/>
    <w:rsid w:val="005F7134"/>
    <w:rsid w:val="00600385"/>
    <w:rsid w:val="00603206"/>
    <w:rsid w:val="006061EF"/>
    <w:rsid w:val="006067C7"/>
    <w:rsid w:val="00607DD2"/>
    <w:rsid w:val="00613170"/>
    <w:rsid w:val="0061718D"/>
    <w:rsid w:val="00617FCF"/>
    <w:rsid w:val="00620D51"/>
    <w:rsid w:val="006214C5"/>
    <w:rsid w:val="0062224D"/>
    <w:rsid w:val="00624FC5"/>
    <w:rsid w:val="00630C08"/>
    <w:rsid w:val="00632CA6"/>
    <w:rsid w:val="006332A5"/>
    <w:rsid w:val="00633C04"/>
    <w:rsid w:val="00633EBC"/>
    <w:rsid w:val="00633F8B"/>
    <w:rsid w:val="00636861"/>
    <w:rsid w:val="00642AE7"/>
    <w:rsid w:val="006437BD"/>
    <w:rsid w:val="00643D03"/>
    <w:rsid w:val="00643EA5"/>
    <w:rsid w:val="00647B18"/>
    <w:rsid w:val="00647B5D"/>
    <w:rsid w:val="00653354"/>
    <w:rsid w:val="00653D79"/>
    <w:rsid w:val="00654FD3"/>
    <w:rsid w:val="006561EC"/>
    <w:rsid w:val="0065770F"/>
    <w:rsid w:val="00663036"/>
    <w:rsid w:val="006648EB"/>
    <w:rsid w:val="0066517D"/>
    <w:rsid w:val="00666174"/>
    <w:rsid w:val="00673962"/>
    <w:rsid w:val="00675D5B"/>
    <w:rsid w:val="006769D1"/>
    <w:rsid w:val="00677E10"/>
    <w:rsid w:val="006829DE"/>
    <w:rsid w:val="006868FD"/>
    <w:rsid w:val="006948AA"/>
    <w:rsid w:val="00695487"/>
    <w:rsid w:val="00695C82"/>
    <w:rsid w:val="006964F4"/>
    <w:rsid w:val="00696AAC"/>
    <w:rsid w:val="006A01AB"/>
    <w:rsid w:val="006A10AC"/>
    <w:rsid w:val="006A1C2C"/>
    <w:rsid w:val="006A2ED1"/>
    <w:rsid w:val="006A6E56"/>
    <w:rsid w:val="006A6F6C"/>
    <w:rsid w:val="006A7886"/>
    <w:rsid w:val="006B42B2"/>
    <w:rsid w:val="006B6C18"/>
    <w:rsid w:val="006C1221"/>
    <w:rsid w:val="006C1FA7"/>
    <w:rsid w:val="006C3C3E"/>
    <w:rsid w:val="006C4D5D"/>
    <w:rsid w:val="006C7906"/>
    <w:rsid w:val="006D0035"/>
    <w:rsid w:val="006D0C26"/>
    <w:rsid w:val="006D0CB8"/>
    <w:rsid w:val="006D2BCB"/>
    <w:rsid w:val="006D3650"/>
    <w:rsid w:val="006D5D77"/>
    <w:rsid w:val="006D6A1F"/>
    <w:rsid w:val="006E0EC2"/>
    <w:rsid w:val="006E1F76"/>
    <w:rsid w:val="006E28A0"/>
    <w:rsid w:val="006E2FD4"/>
    <w:rsid w:val="006E659B"/>
    <w:rsid w:val="006E7EC1"/>
    <w:rsid w:val="006F0F50"/>
    <w:rsid w:val="006F29F3"/>
    <w:rsid w:val="006F2DA6"/>
    <w:rsid w:val="006F6584"/>
    <w:rsid w:val="006F6F69"/>
    <w:rsid w:val="00701393"/>
    <w:rsid w:val="00703E8F"/>
    <w:rsid w:val="00704915"/>
    <w:rsid w:val="00704D8F"/>
    <w:rsid w:val="00706586"/>
    <w:rsid w:val="00710505"/>
    <w:rsid w:val="00710D4B"/>
    <w:rsid w:val="0071261E"/>
    <w:rsid w:val="00715885"/>
    <w:rsid w:val="00716A37"/>
    <w:rsid w:val="007205D0"/>
    <w:rsid w:val="007217D3"/>
    <w:rsid w:val="007228AA"/>
    <w:rsid w:val="00722E59"/>
    <w:rsid w:val="00722F19"/>
    <w:rsid w:val="00723A2B"/>
    <w:rsid w:val="00725C57"/>
    <w:rsid w:val="00726F9F"/>
    <w:rsid w:val="007304F6"/>
    <w:rsid w:val="00735F67"/>
    <w:rsid w:val="00736180"/>
    <w:rsid w:val="00736AD6"/>
    <w:rsid w:val="007370D3"/>
    <w:rsid w:val="0074241D"/>
    <w:rsid w:val="00742E77"/>
    <w:rsid w:val="00744BB5"/>
    <w:rsid w:val="00744D16"/>
    <w:rsid w:val="007451D7"/>
    <w:rsid w:val="00745CC3"/>
    <w:rsid w:val="00746F52"/>
    <w:rsid w:val="0074741A"/>
    <w:rsid w:val="00751E0C"/>
    <w:rsid w:val="00752C67"/>
    <w:rsid w:val="00754A47"/>
    <w:rsid w:val="007559E9"/>
    <w:rsid w:val="00756CC6"/>
    <w:rsid w:val="00756CD5"/>
    <w:rsid w:val="007610FF"/>
    <w:rsid w:val="00762309"/>
    <w:rsid w:val="00763BCD"/>
    <w:rsid w:val="00763EA7"/>
    <w:rsid w:val="00766E1E"/>
    <w:rsid w:val="00767DDB"/>
    <w:rsid w:val="00767FB1"/>
    <w:rsid w:val="00767FBA"/>
    <w:rsid w:val="00770041"/>
    <w:rsid w:val="00770455"/>
    <w:rsid w:val="00770E72"/>
    <w:rsid w:val="0077270C"/>
    <w:rsid w:val="0077586F"/>
    <w:rsid w:val="00776220"/>
    <w:rsid w:val="007763FE"/>
    <w:rsid w:val="00777A90"/>
    <w:rsid w:val="00780383"/>
    <w:rsid w:val="00783929"/>
    <w:rsid w:val="00785E38"/>
    <w:rsid w:val="00786A22"/>
    <w:rsid w:val="00787014"/>
    <w:rsid w:val="00791E40"/>
    <w:rsid w:val="00792140"/>
    <w:rsid w:val="007965C3"/>
    <w:rsid w:val="007A0075"/>
    <w:rsid w:val="007A2AD0"/>
    <w:rsid w:val="007A5732"/>
    <w:rsid w:val="007A6059"/>
    <w:rsid w:val="007A6327"/>
    <w:rsid w:val="007A75DC"/>
    <w:rsid w:val="007A7BF1"/>
    <w:rsid w:val="007A7FD2"/>
    <w:rsid w:val="007C0CFD"/>
    <w:rsid w:val="007C18FE"/>
    <w:rsid w:val="007C2D3F"/>
    <w:rsid w:val="007C4667"/>
    <w:rsid w:val="007C73D0"/>
    <w:rsid w:val="007C7E00"/>
    <w:rsid w:val="007D083E"/>
    <w:rsid w:val="007D2E02"/>
    <w:rsid w:val="007D3460"/>
    <w:rsid w:val="007E06EE"/>
    <w:rsid w:val="007E170D"/>
    <w:rsid w:val="007E1FD9"/>
    <w:rsid w:val="007E2464"/>
    <w:rsid w:val="007E5CA9"/>
    <w:rsid w:val="007E5CE4"/>
    <w:rsid w:val="007E5EE3"/>
    <w:rsid w:val="007E67CE"/>
    <w:rsid w:val="007E738C"/>
    <w:rsid w:val="007F13DE"/>
    <w:rsid w:val="007F63E9"/>
    <w:rsid w:val="00801A6E"/>
    <w:rsid w:val="00802261"/>
    <w:rsid w:val="00802DB6"/>
    <w:rsid w:val="00805F8E"/>
    <w:rsid w:val="00811968"/>
    <w:rsid w:val="00815DE5"/>
    <w:rsid w:val="00816D2B"/>
    <w:rsid w:val="00817CAB"/>
    <w:rsid w:val="00817E22"/>
    <w:rsid w:val="00820625"/>
    <w:rsid w:val="00823ADC"/>
    <w:rsid w:val="00824949"/>
    <w:rsid w:val="00825C74"/>
    <w:rsid w:val="00826ABD"/>
    <w:rsid w:val="00826F62"/>
    <w:rsid w:val="00827E02"/>
    <w:rsid w:val="0083364D"/>
    <w:rsid w:val="00833DE5"/>
    <w:rsid w:val="008344B4"/>
    <w:rsid w:val="00837DCE"/>
    <w:rsid w:val="00837E6D"/>
    <w:rsid w:val="00842ED8"/>
    <w:rsid w:val="008510F3"/>
    <w:rsid w:val="008526FD"/>
    <w:rsid w:val="0085658A"/>
    <w:rsid w:val="00860DF4"/>
    <w:rsid w:val="0086136C"/>
    <w:rsid w:val="00864D3B"/>
    <w:rsid w:val="008651CC"/>
    <w:rsid w:val="00866890"/>
    <w:rsid w:val="008701EC"/>
    <w:rsid w:val="0087060B"/>
    <w:rsid w:val="00870C0B"/>
    <w:rsid w:val="008714D8"/>
    <w:rsid w:val="00874108"/>
    <w:rsid w:val="00875F0B"/>
    <w:rsid w:val="008764D4"/>
    <w:rsid w:val="00880408"/>
    <w:rsid w:val="008814C0"/>
    <w:rsid w:val="008822F3"/>
    <w:rsid w:val="00882D0A"/>
    <w:rsid w:val="008836AA"/>
    <w:rsid w:val="00885327"/>
    <w:rsid w:val="00887060"/>
    <w:rsid w:val="008874A2"/>
    <w:rsid w:val="00891083"/>
    <w:rsid w:val="008915EB"/>
    <w:rsid w:val="00891B83"/>
    <w:rsid w:val="00895B8D"/>
    <w:rsid w:val="0089734E"/>
    <w:rsid w:val="008A03A0"/>
    <w:rsid w:val="008A12D6"/>
    <w:rsid w:val="008A2683"/>
    <w:rsid w:val="008A3FA2"/>
    <w:rsid w:val="008A68E5"/>
    <w:rsid w:val="008A78D2"/>
    <w:rsid w:val="008B10DD"/>
    <w:rsid w:val="008B1B4C"/>
    <w:rsid w:val="008B6D24"/>
    <w:rsid w:val="008C07D6"/>
    <w:rsid w:val="008C1B0C"/>
    <w:rsid w:val="008C2BC1"/>
    <w:rsid w:val="008C41FD"/>
    <w:rsid w:val="008C6DFF"/>
    <w:rsid w:val="008D0F5F"/>
    <w:rsid w:val="008D30C5"/>
    <w:rsid w:val="008D3DF9"/>
    <w:rsid w:val="008D575C"/>
    <w:rsid w:val="008E0C5E"/>
    <w:rsid w:val="008E10C2"/>
    <w:rsid w:val="008E2824"/>
    <w:rsid w:val="008E33AE"/>
    <w:rsid w:val="008E5CE8"/>
    <w:rsid w:val="008E5DF5"/>
    <w:rsid w:val="008E7C7E"/>
    <w:rsid w:val="008F11F7"/>
    <w:rsid w:val="008F5D0E"/>
    <w:rsid w:val="008F7AD0"/>
    <w:rsid w:val="00901EA6"/>
    <w:rsid w:val="00902F6A"/>
    <w:rsid w:val="00904A48"/>
    <w:rsid w:val="009068CB"/>
    <w:rsid w:val="00906CEB"/>
    <w:rsid w:val="00906E9B"/>
    <w:rsid w:val="0090720A"/>
    <w:rsid w:val="00911DFF"/>
    <w:rsid w:val="0091250A"/>
    <w:rsid w:val="00912A62"/>
    <w:rsid w:val="00912D65"/>
    <w:rsid w:val="0091742F"/>
    <w:rsid w:val="00921580"/>
    <w:rsid w:val="00924353"/>
    <w:rsid w:val="0092473A"/>
    <w:rsid w:val="00924C03"/>
    <w:rsid w:val="00925035"/>
    <w:rsid w:val="0092534C"/>
    <w:rsid w:val="0093269E"/>
    <w:rsid w:val="00933256"/>
    <w:rsid w:val="009345EF"/>
    <w:rsid w:val="00936FCE"/>
    <w:rsid w:val="00937754"/>
    <w:rsid w:val="00942F85"/>
    <w:rsid w:val="00945EA1"/>
    <w:rsid w:val="009475E5"/>
    <w:rsid w:val="009528B4"/>
    <w:rsid w:val="00952D38"/>
    <w:rsid w:val="00953F30"/>
    <w:rsid w:val="009545CE"/>
    <w:rsid w:val="00955259"/>
    <w:rsid w:val="009569E5"/>
    <w:rsid w:val="00957695"/>
    <w:rsid w:val="00960F51"/>
    <w:rsid w:val="009617EB"/>
    <w:rsid w:val="00963F55"/>
    <w:rsid w:val="009668F6"/>
    <w:rsid w:val="00967218"/>
    <w:rsid w:val="009720F3"/>
    <w:rsid w:val="00973A35"/>
    <w:rsid w:val="009741D4"/>
    <w:rsid w:val="009749AF"/>
    <w:rsid w:val="00974C79"/>
    <w:rsid w:val="009756D7"/>
    <w:rsid w:val="009764C8"/>
    <w:rsid w:val="00976C72"/>
    <w:rsid w:val="00977018"/>
    <w:rsid w:val="009843A7"/>
    <w:rsid w:val="00984974"/>
    <w:rsid w:val="009A0ACF"/>
    <w:rsid w:val="009A27A5"/>
    <w:rsid w:val="009A3459"/>
    <w:rsid w:val="009A3653"/>
    <w:rsid w:val="009A6360"/>
    <w:rsid w:val="009A6FE0"/>
    <w:rsid w:val="009A71D8"/>
    <w:rsid w:val="009B00BB"/>
    <w:rsid w:val="009B280A"/>
    <w:rsid w:val="009B46AE"/>
    <w:rsid w:val="009C23A8"/>
    <w:rsid w:val="009C496B"/>
    <w:rsid w:val="009C6F1B"/>
    <w:rsid w:val="009D0514"/>
    <w:rsid w:val="009D10CC"/>
    <w:rsid w:val="009D19DD"/>
    <w:rsid w:val="009D1D08"/>
    <w:rsid w:val="009D3A74"/>
    <w:rsid w:val="009E10DE"/>
    <w:rsid w:val="009E4CE9"/>
    <w:rsid w:val="009F145F"/>
    <w:rsid w:val="009F3208"/>
    <w:rsid w:val="009F39F4"/>
    <w:rsid w:val="009F4686"/>
    <w:rsid w:val="009F4941"/>
    <w:rsid w:val="009F4F33"/>
    <w:rsid w:val="009F52F5"/>
    <w:rsid w:val="009F5442"/>
    <w:rsid w:val="009F5A9F"/>
    <w:rsid w:val="009F5DDE"/>
    <w:rsid w:val="009F690D"/>
    <w:rsid w:val="009F6B56"/>
    <w:rsid w:val="009F7AA1"/>
    <w:rsid w:val="00A00686"/>
    <w:rsid w:val="00A04FC6"/>
    <w:rsid w:val="00A05F12"/>
    <w:rsid w:val="00A0696E"/>
    <w:rsid w:val="00A078BE"/>
    <w:rsid w:val="00A13235"/>
    <w:rsid w:val="00A13538"/>
    <w:rsid w:val="00A13670"/>
    <w:rsid w:val="00A137E7"/>
    <w:rsid w:val="00A13A85"/>
    <w:rsid w:val="00A13FCF"/>
    <w:rsid w:val="00A1502E"/>
    <w:rsid w:val="00A22139"/>
    <w:rsid w:val="00A231EE"/>
    <w:rsid w:val="00A27DBB"/>
    <w:rsid w:val="00A30561"/>
    <w:rsid w:val="00A32F90"/>
    <w:rsid w:val="00A33EE7"/>
    <w:rsid w:val="00A35609"/>
    <w:rsid w:val="00A40640"/>
    <w:rsid w:val="00A43776"/>
    <w:rsid w:val="00A46307"/>
    <w:rsid w:val="00A46D25"/>
    <w:rsid w:val="00A51701"/>
    <w:rsid w:val="00A51AA8"/>
    <w:rsid w:val="00A52464"/>
    <w:rsid w:val="00A57A31"/>
    <w:rsid w:val="00A61514"/>
    <w:rsid w:val="00A62D17"/>
    <w:rsid w:val="00A6461D"/>
    <w:rsid w:val="00A6648F"/>
    <w:rsid w:val="00A66910"/>
    <w:rsid w:val="00A669EE"/>
    <w:rsid w:val="00A66FB7"/>
    <w:rsid w:val="00A674E5"/>
    <w:rsid w:val="00A71B67"/>
    <w:rsid w:val="00A731CC"/>
    <w:rsid w:val="00A73859"/>
    <w:rsid w:val="00A74A1C"/>
    <w:rsid w:val="00A76461"/>
    <w:rsid w:val="00A766B6"/>
    <w:rsid w:val="00A770F4"/>
    <w:rsid w:val="00A81D34"/>
    <w:rsid w:val="00A905A6"/>
    <w:rsid w:val="00A96081"/>
    <w:rsid w:val="00A97378"/>
    <w:rsid w:val="00A97DFB"/>
    <w:rsid w:val="00AA04CE"/>
    <w:rsid w:val="00AA1F39"/>
    <w:rsid w:val="00AA28AB"/>
    <w:rsid w:val="00AA64EF"/>
    <w:rsid w:val="00AA65C8"/>
    <w:rsid w:val="00AA7941"/>
    <w:rsid w:val="00AA7E24"/>
    <w:rsid w:val="00AB0919"/>
    <w:rsid w:val="00AB0A77"/>
    <w:rsid w:val="00AB2B8E"/>
    <w:rsid w:val="00AB48F2"/>
    <w:rsid w:val="00AB4B48"/>
    <w:rsid w:val="00AB6926"/>
    <w:rsid w:val="00AB7304"/>
    <w:rsid w:val="00AC23A1"/>
    <w:rsid w:val="00AC4732"/>
    <w:rsid w:val="00AC5813"/>
    <w:rsid w:val="00AC5BCC"/>
    <w:rsid w:val="00AC6DA3"/>
    <w:rsid w:val="00AC7421"/>
    <w:rsid w:val="00AD1270"/>
    <w:rsid w:val="00AD195B"/>
    <w:rsid w:val="00AD21A4"/>
    <w:rsid w:val="00AD3D18"/>
    <w:rsid w:val="00AD4C1E"/>
    <w:rsid w:val="00AD7448"/>
    <w:rsid w:val="00AE05C5"/>
    <w:rsid w:val="00AE6200"/>
    <w:rsid w:val="00AF0597"/>
    <w:rsid w:val="00AF1758"/>
    <w:rsid w:val="00AF2EE7"/>
    <w:rsid w:val="00AF39F4"/>
    <w:rsid w:val="00AF48CF"/>
    <w:rsid w:val="00AF4C87"/>
    <w:rsid w:val="00B00971"/>
    <w:rsid w:val="00B017CA"/>
    <w:rsid w:val="00B0640C"/>
    <w:rsid w:val="00B06DB7"/>
    <w:rsid w:val="00B075CD"/>
    <w:rsid w:val="00B079D1"/>
    <w:rsid w:val="00B1201A"/>
    <w:rsid w:val="00B12D8D"/>
    <w:rsid w:val="00B14277"/>
    <w:rsid w:val="00B17548"/>
    <w:rsid w:val="00B230AA"/>
    <w:rsid w:val="00B2395A"/>
    <w:rsid w:val="00B2574B"/>
    <w:rsid w:val="00B2626A"/>
    <w:rsid w:val="00B265E7"/>
    <w:rsid w:val="00B332C2"/>
    <w:rsid w:val="00B34602"/>
    <w:rsid w:val="00B34DB6"/>
    <w:rsid w:val="00B41A3D"/>
    <w:rsid w:val="00B41A3E"/>
    <w:rsid w:val="00B42DCF"/>
    <w:rsid w:val="00B47FB5"/>
    <w:rsid w:val="00B50FE0"/>
    <w:rsid w:val="00B53B9C"/>
    <w:rsid w:val="00B60A41"/>
    <w:rsid w:val="00B6183F"/>
    <w:rsid w:val="00B6212D"/>
    <w:rsid w:val="00B636F8"/>
    <w:rsid w:val="00B63EC1"/>
    <w:rsid w:val="00B6642C"/>
    <w:rsid w:val="00B676DF"/>
    <w:rsid w:val="00B70F71"/>
    <w:rsid w:val="00B714D2"/>
    <w:rsid w:val="00B73D3E"/>
    <w:rsid w:val="00B76814"/>
    <w:rsid w:val="00B80492"/>
    <w:rsid w:val="00B8064D"/>
    <w:rsid w:val="00B81928"/>
    <w:rsid w:val="00B81B24"/>
    <w:rsid w:val="00B82FED"/>
    <w:rsid w:val="00B83407"/>
    <w:rsid w:val="00B84042"/>
    <w:rsid w:val="00B84333"/>
    <w:rsid w:val="00B863EB"/>
    <w:rsid w:val="00B9559F"/>
    <w:rsid w:val="00B95B8B"/>
    <w:rsid w:val="00B9661E"/>
    <w:rsid w:val="00B96ADC"/>
    <w:rsid w:val="00B97D54"/>
    <w:rsid w:val="00B97F2D"/>
    <w:rsid w:val="00BA1A71"/>
    <w:rsid w:val="00BA21DD"/>
    <w:rsid w:val="00BA2598"/>
    <w:rsid w:val="00BA6E7B"/>
    <w:rsid w:val="00BA7936"/>
    <w:rsid w:val="00BB087F"/>
    <w:rsid w:val="00BB16F8"/>
    <w:rsid w:val="00BB196B"/>
    <w:rsid w:val="00BB2B09"/>
    <w:rsid w:val="00BB2F12"/>
    <w:rsid w:val="00BB3F55"/>
    <w:rsid w:val="00BB5538"/>
    <w:rsid w:val="00BB5939"/>
    <w:rsid w:val="00BB6FE2"/>
    <w:rsid w:val="00BB737D"/>
    <w:rsid w:val="00BC0402"/>
    <w:rsid w:val="00BC2D27"/>
    <w:rsid w:val="00BC39DB"/>
    <w:rsid w:val="00BC502C"/>
    <w:rsid w:val="00BD0DC1"/>
    <w:rsid w:val="00BD1237"/>
    <w:rsid w:val="00BD296F"/>
    <w:rsid w:val="00BD4214"/>
    <w:rsid w:val="00BD7977"/>
    <w:rsid w:val="00BE5D8F"/>
    <w:rsid w:val="00BE6906"/>
    <w:rsid w:val="00BE70E7"/>
    <w:rsid w:val="00BF011D"/>
    <w:rsid w:val="00BF2F41"/>
    <w:rsid w:val="00BF6323"/>
    <w:rsid w:val="00C00F41"/>
    <w:rsid w:val="00C0239C"/>
    <w:rsid w:val="00C04662"/>
    <w:rsid w:val="00C04719"/>
    <w:rsid w:val="00C060A6"/>
    <w:rsid w:val="00C060FF"/>
    <w:rsid w:val="00C17CF2"/>
    <w:rsid w:val="00C21944"/>
    <w:rsid w:val="00C22553"/>
    <w:rsid w:val="00C239D3"/>
    <w:rsid w:val="00C24ECC"/>
    <w:rsid w:val="00C24ED3"/>
    <w:rsid w:val="00C30DEA"/>
    <w:rsid w:val="00C313F0"/>
    <w:rsid w:val="00C338AE"/>
    <w:rsid w:val="00C3582E"/>
    <w:rsid w:val="00C44126"/>
    <w:rsid w:val="00C45321"/>
    <w:rsid w:val="00C46B9C"/>
    <w:rsid w:val="00C4711D"/>
    <w:rsid w:val="00C475D1"/>
    <w:rsid w:val="00C47B70"/>
    <w:rsid w:val="00C51F07"/>
    <w:rsid w:val="00C5232F"/>
    <w:rsid w:val="00C53876"/>
    <w:rsid w:val="00C53A67"/>
    <w:rsid w:val="00C55D0A"/>
    <w:rsid w:val="00C56416"/>
    <w:rsid w:val="00C61DCA"/>
    <w:rsid w:val="00C62A73"/>
    <w:rsid w:val="00C62B23"/>
    <w:rsid w:val="00C62E8B"/>
    <w:rsid w:val="00C6345E"/>
    <w:rsid w:val="00C664FD"/>
    <w:rsid w:val="00C6692B"/>
    <w:rsid w:val="00C74DA4"/>
    <w:rsid w:val="00C7510F"/>
    <w:rsid w:val="00C75C82"/>
    <w:rsid w:val="00C91722"/>
    <w:rsid w:val="00C9250B"/>
    <w:rsid w:val="00C9329A"/>
    <w:rsid w:val="00C936CA"/>
    <w:rsid w:val="00C94EB1"/>
    <w:rsid w:val="00C970E0"/>
    <w:rsid w:val="00CA381B"/>
    <w:rsid w:val="00CA513B"/>
    <w:rsid w:val="00CA7270"/>
    <w:rsid w:val="00CB0194"/>
    <w:rsid w:val="00CB0E34"/>
    <w:rsid w:val="00CB3AF0"/>
    <w:rsid w:val="00CB452D"/>
    <w:rsid w:val="00CB6293"/>
    <w:rsid w:val="00CB7A26"/>
    <w:rsid w:val="00CC01D8"/>
    <w:rsid w:val="00CC198C"/>
    <w:rsid w:val="00CC410C"/>
    <w:rsid w:val="00CC6BC3"/>
    <w:rsid w:val="00CD2E14"/>
    <w:rsid w:val="00CD6AA8"/>
    <w:rsid w:val="00CD76B8"/>
    <w:rsid w:val="00CE02D5"/>
    <w:rsid w:val="00CE0799"/>
    <w:rsid w:val="00CE0C9F"/>
    <w:rsid w:val="00CE0EB9"/>
    <w:rsid w:val="00CE1168"/>
    <w:rsid w:val="00CE1ABC"/>
    <w:rsid w:val="00CE2CA4"/>
    <w:rsid w:val="00CE3385"/>
    <w:rsid w:val="00CF1B35"/>
    <w:rsid w:val="00CF4469"/>
    <w:rsid w:val="00CF7B19"/>
    <w:rsid w:val="00D0136C"/>
    <w:rsid w:val="00D03C79"/>
    <w:rsid w:val="00D053ED"/>
    <w:rsid w:val="00D0567E"/>
    <w:rsid w:val="00D10D40"/>
    <w:rsid w:val="00D13824"/>
    <w:rsid w:val="00D1617A"/>
    <w:rsid w:val="00D16AA1"/>
    <w:rsid w:val="00D17CE6"/>
    <w:rsid w:val="00D2040B"/>
    <w:rsid w:val="00D212A6"/>
    <w:rsid w:val="00D21383"/>
    <w:rsid w:val="00D2196D"/>
    <w:rsid w:val="00D2428F"/>
    <w:rsid w:val="00D301BE"/>
    <w:rsid w:val="00D32C7C"/>
    <w:rsid w:val="00D3406F"/>
    <w:rsid w:val="00D344CA"/>
    <w:rsid w:val="00D34E86"/>
    <w:rsid w:val="00D34F43"/>
    <w:rsid w:val="00D35819"/>
    <w:rsid w:val="00D4436D"/>
    <w:rsid w:val="00D44F35"/>
    <w:rsid w:val="00D47994"/>
    <w:rsid w:val="00D52EBE"/>
    <w:rsid w:val="00D53C5B"/>
    <w:rsid w:val="00D54177"/>
    <w:rsid w:val="00D55304"/>
    <w:rsid w:val="00D6030C"/>
    <w:rsid w:val="00D6073E"/>
    <w:rsid w:val="00D61598"/>
    <w:rsid w:val="00D61B9E"/>
    <w:rsid w:val="00D62D6D"/>
    <w:rsid w:val="00D63958"/>
    <w:rsid w:val="00D646A5"/>
    <w:rsid w:val="00D64D8D"/>
    <w:rsid w:val="00D676AB"/>
    <w:rsid w:val="00D725EC"/>
    <w:rsid w:val="00D728B6"/>
    <w:rsid w:val="00D74406"/>
    <w:rsid w:val="00D748C1"/>
    <w:rsid w:val="00D75843"/>
    <w:rsid w:val="00D82CAD"/>
    <w:rsid w:val="00D9206A"/>
    <w:rsid w:val="00D93A51"/>
    <w:rsid w:val="00D93F6E"/>
    <w:rsid w:val="00D95704"/>
    <w:rsid w:val="00DA0C80"/>
    <w:rsid w:val="00DA29F4"/>
    <w:rsid w:val="00DA5FE5"/>
    <w:rsid w:val="00DB1EE8"/>
    <w:rsid w:val="00DB2848"/>
    <w:rsid w:val="00DB4299"/>
    <w:rsid w:val="00DB49D5"/>
    <w:rsid w:val="00DB701F"/>
    <w:rsid w:val="00DC06DD"/>
    <w:rsid w:val="00DC3236"/>
    <w:rsid w:val="00DC45E7"/>
    <w:rsid w:val="00DC4E49"/>
    <w:rsid w:val="00DC7821"/>
    <w:rsid w:val="00DD1AE9"/>
    <w:rsid w:val="00DD583F"/>
    <w:rsid w:val="00DE021D"/>
    <w:rsid w:val="00DE0E8D"/>
    <w:rsid w:val="00DE14DB"/>
    <w:rsid w:val="00DE4899"/>
    <w:rsid w:val="00DE584F"/>
    <w:rsid w:val="00DF383E"/>
    <w:rsid w:val="00DF3D75"/>
    <w:rsid w:val="00DF4C54"/>
    <w:rsid w:val="00DF5B7A"/>
    <w:rsid w:val="00DF5C59"/>
    <w:rsid w:val="00DF65FE"/>
    <w:rsid w:val="00E01803"/>
    <w:rsid w:val="00E0184D"/>
    <w:rsid w:val="00E02961"/>
    <w:rsid w:val="00E02F55"/>
    <w:rsid w:val="00E055D3"/>
    <w:rsid w:val="00E06992"/>
    <w:rsid w:val="00E13BAB"/>
    <w:rsid w:val="00E14444"/>
    <w:rsid w:val="00E15A9B"/>
    <w:rsid w:val="00E15D9A"/>
    <w:rsid w:val="00E21527"/>
    <w:rsid w:val="00E23115"/>
    <w:rsid w:val="00E252F3"/>
    <w:rsid w:val="00E26263"/>
    <w:rsid w:val="00E273F0"/>
    <w:rsid w:val="00E33845"/>
    <w:rsid w:val="00E33A29"/>
    <w:rsid w:val="00E33B96"/>
    <w:rsid w:val="00E3443C"/>
    <w:rsid w:val="00E3596F"/>
    <w:rsid w:val="00E36898"/>
    <w:rsid w:val="00E4343C"/>
    <w:rsid w:val="00E43844"/>
    <w:rsid w:val="00E458B3"/>
    <w:rsid w:val="00E462C7"/>
    <w:rsid w:val="00E516C9"/>
    <w:rsid w:val="00E5186A"/>
    <w:rsid w:val="00E6092E"/>
    <w:rsid w:val="00E61072"/>
    <w:rsid w:val="00E6162D"/>
    <w:rsid w:val="00E61BB2"/>
    <w:rsid w:val="00E646D4"/>
    <w:rsid w:val="00E71770"/>
    <w:rsid w:val="00E72637"/>
    <w:rsid w:val="00E7310A"/>
    <w:rsid w:val="00E74C4C"/>
    <w:rsid w:val="00E7591A"/>
    <w:rsid w:val="00E75B00"/>
    <w:rsid w:val="00E7727A"/>
    <w:rsid w:val="00E77D96"/>
    <w:rsid w:val="00E83203"/>
    <w:rsid w:val="00E835FA"/>
    <w:rsid w:val="00E922C0"/>
    <w:rsid w:val="00E927D4"/>
    <w:rsid w:val="00E9385F"/>
    <w:rsid w:val="00E943A3"/>
    <w:rsid w:val="00E94A2E"/>
    <w:rsid w:val="00E94A4A"/>
    <w:rsid w:val="00E94B3E"/>
    <w:rsid w:val="00E94FD6"/>
    <w:rsid w:val="00E95BC1"/>
    <w:rsid w:val="00EA1225"/>
    <w:rsid w:val="00EA227C"/>
    <w:rsid w:val="00EA2F04"/>
    <w:rsid w:val="00EA4410"/>
    <w:rsid w:val="00EA69AC"/>
    <w:rsid w:val="00EA7F70"/>
    <w:rsid w:val="00EB7FE9"/>
    <w:rsid w:val="00EC1ECC"/>
    <w:rsid w:val="00EC38D8"/>
    <w:rsid w:val="00EC3AEA"/>
    <w:rsid w:val="00EC6414"/>
    <w:rsid w:val="00EC735A"/>
    <w:rsid w:val="00EC7F6C"/>
    <w:rsid w:val="00ED1550"/>
    <w:rsid w:val="00ED2226"/>
    <w:rsid w:val="00ED233D"/>
    <w:rsid w:val="00ED2884"/>
    <w:rsid w:val="00ED3F40"/>
    <w:rsid w:val="00ED6195"/>
    <w:rsid w:val="00EE39B7"/>
    <w:rsid w:val="00EE4BF1"/>
    <w:rsid w:val="00EE78B9"/>
    <w:rsid w:val="00EF032B"/>
    <w:rsid w:val="00EF1862"/>
    <w:rsid w:val="00EF1E2A"/>
    <w:rsid w:val="00EF21BB"/>
    <w:rsid w:val="00EF28BA"/>
    <w:rsid w:val="00EF2DAE"/>
    <w:rsid w:val="00EF3789"/>
    <w:rsid w:val="00EF47EA"/>
    <w:rsid w:val="00EF4C44"/>
    <w:rsid w:val="00EF5EF7"/>
    <w:rsid w:val="00F04ADE"/>
    <w:rsid w:val="00F05865"/>
    <w:rsid w:val="00F06CBB"/>
    <w:rsid w:val="00F108AD"/>
    <w:rsid w:val="00F11368"/>
    <w:rsid w:val="00F11570"/>
    <w:rsid w:val="00F12E69"/>
    <w:rsid w:val="00F21CEC"/>
    <w:rsid w:val="00F2295B"/>
    <w:rsid w:val="00F23B93"/>
    <w:rsid w:val="00F30BFC"/>
    <w:rsid w:val="00F31CC0"/>
    <w:rsid w:val="00F32AEC"/>
    <w:rsid w:val="00F34DE3"/>
    <w:rsid w:val="00F36A57"/>
    <w:rsid w:val="00F36EAA"/>
    <w:rsid w:val="00F37B3F"/>
    <w:rsid w:val="00F37E48"/>
    <w:rsid w:val="00F40379"/>
    <w:rsid w:val="00F40D96"/>
    <w:rsid w:val="00F42C98"/>
    <w:rsid w:val="00F43CEE"/>
    <w:rsid w:val="00F45879"/>
    <w:rsid w:val="00F474B5"/>
    <w:rsid w:val="00F50743"/>
    <w:rsid w:val="00F5171E"/>
    <w:rsid w:val="00F5243E"/>
    <w:rsid w:val="00F537C4"/>
    <w:rsid w:val="00F57660"/>
    <w:rsid w:val="00F65441"/>
    <w:rsid w:val="00F65956"/>
    <w:rsid w:val="00F65B8F"/>
    <w:rsid w:val="00F6627D"/>
    <w:rsid w:val="00F67BF9"/>
    <w:rsid w:val="00F70C88"/>
    <w:rsid w:val="00F728D6"/>
    <w:rsid w:val="00F731CF"/>
    <w:rsid w:val="00F7356A"/>
    <w:rsid w:val="00F7470E"/>
    <w:rsid w:val="00F768AC"/>
    <w:rsid w:val="00F7746E"/>
    <w:rsid w:val="00F8003A"/>
    <w:rsid w:val="00F822A2"/>
    <w:rsid w:val="00F84031"/>
    <w:rsid w:val="00F86E3F"/>
    <w:rsid w:val="00F90445"/>
    <w:rsid w:val="00F924E9"/>
    <w:rsid w:val="00F9302B"/>
    <w:rsid w:val="00FA0B10"/>
    <w:rsid w:val="00FA206E"/>
    <w:rsid w:val="00FA2EA5"/>
    <w:rsid w:val="00FA3349"/>
    <w:rsid w:val="00FA4548"/>
    <w:rsid w:val="00FB09F9"/>
    <w:rsid w:val="00FB39A9"/>
    <w:rsid w:val="00FB4832"/>
    <w:rsid w:val="00FB539C"/>
    <w:rsid w:val="00FB5EBA"/>
    <w:rsid w:val="00FC0C8B"/>
    <w:rsid w:val="00FC1C2C"/>
    <w:rsid w:val="00FC3292"/>
    <w:rsid w:val="00FC4117"/>
    <w:rsid w:val="00FC786B"/>
    <w:rsid w:val="00FD0616"/>
    <w:rsid w:val="00FD16C4"/>
    <w:rsid w:val="00FD2A18"/>
    <w:rsid w:val="00FD4D62"/>
    <w:rsid w:val="00FD77F5"/>
    <w:rsid w:val="00FD7A48"/>
    <w:rsid w:val="00FD7FA1"/>
    <w:rsid w:val="00FE1744"/>
    <w:rsid w:val="00FE1963"/>
    <w:rsid w:val="00FE32E6"/>
    <w:rsid w:val="00FF2378"/>
    <w:rsid w:val="00FF4114"/>
    <w:rsid w:val="00FF54BF"/>
    <w:rsid w:val="00FF597E"/>
    <w:rsid w:val="00FF5D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4BCA7CBC"/>
  <w14:defaultImageDpi w14:val="330"/>
  <w15:docId w15:val="{AE7E9F03-948D-406F-A2DE-BCA5EB423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="MS Mincho" w:hAnsi="Cambria" w:cs="Times New Roman"/>
        <w:lang w:val="en-AU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F39FD"/>
    <w:pPr>
      <w:spacing w:after="120" w:line="276" w:lineRule="auto"/>
    </w:pPr>
    <w:rPr>
      <w:rFonts w:ascii="Gill Sans MT" w:hAnsi="Gill Sans MT"/>
      <w:color w:val="4C5148" w:themeColor="text2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2F39FD"/>
    <w:pPr>
      <w:keepNext/>
      <w:keepLines/>
      <w:numPr>
        <w:numId w:val="18"/>
      </w:numPr>
      <w:spacing w:before="360"/>
      <w:outlineLvl w:val="0"/>
    </w:pPr>
    <w:rPr>
      <w:rFonts w:eastAsia="MS Gothic"/>
      <w:bCs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F39FD"/>
    <w:pPr>
      <w:keepNext/>
      <w:keepLines/>
      <w:numPr>
        <w:ilvl w:val="1"/>
        <w:numId w:val="18"/>
      </w:numPr>
      <w:spacing w:before="200"/>
      <w:outlineLvl w:val="1"/>
    </w:pPr>
    <w:rPr>
      <w:rFonts w:eastAsia="MS Gothic"/>
      <w:b/>
      <w:bCs/>
      <w:color w:val="BC8A2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12D8D"/>
    <w:pPr>
      <w:outlineLvl w:val="2"/>
    </w:pPr>
    <w:rPr>
      <w:b/>
      <w:bCs/>
    </w:rPr>
  </w:style>
  <w:style w:type="paragraph" w:styleId="Heading4">
    <w:name w:val="heading 4"/>
    <w:next w:val="Normal"/>
    <w:link w:val="Heading4Char"/>
    <w:uiPriority w:val="9"/>
    <w:unhideWhenUsed/>
    <w:rsid w:val="006F6F69"/>
    <w:pPr>
      <w:keepNext/>
      <w:keepLines/>
      <w:outlineLvl w:val="3"/>
    </w:pPr>
    <w:rPr>
      <w:rFonts w:ascii="Gill Sans MT" w:eastAsiaTheme="majorEastAsia" w:hAnsi="Gill Sans MT" w:cstheme="majorBidi"/>
      <w:i/>
      <w:iCs/>
      <w:color w:val="BC8A28" w:themeColor="accent1"/>
      <w:sz w:val="28"/>
      <w:szCs w:val="22"/>
      <w:lang w:eastAsia="en-US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45495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8C661E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45495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5D4414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7727A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7727A"/>
    <w:rPr>
      <w:rFonts w:ascii="Gill Sans MT" w:hAnsi="Gill Sans MT"/>
      <w:b w:val="0"/>
      <w:i w:val="0"/>
      <w:color w:val="4C5148" w:themeColor="text2"/>
    </w:rPr>
  </w:style>
  <w:style w:type="paragraph" w:styleId="Footer">
    <w:name w:val="footer"/>
    <w:basedOn w:val="Normal"/>
    <w:link w:val="FooterChar"/>
    <w:uiPriority w:val="99"/>
    <w:unhideWhenUsed/>
    <w:rsid w:val="00E7727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7727A"/>
    <w:rPr>
      <w:rFonts w:ascii="Gill Sans MT" w:hAnsi="Gill Sans MT"/>
      <w:b w:val="0"/>
      <w:i w:val="0"/>
      <w:color w:val="4C5148" w:themeColor="text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7727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E7727A"/>
    <w:rPr>
      <w:rFonts w:ascii="Lucida Grande" w:hAnsi="Lucida Grande"/>
      <w:sz w:val="18"/>
      <w:szCs w:val="18"/>
    </w:rPr>
  </w:style>
  <w:style w:type="paragraph" w:styleId="NoSpacing">
    <w:name w:val="No Spacing"/>
    <w:basedOn w:val="Normal"/>
    <w:uiPriority w:val="1"/>
    <w:rsid w:val="00E7727A"/>
  </w:style>
  <w:style w:type="paragraph" w:customStyle="1" w:styleId="BodyCopy">
    <w:name w:val="Body Copy"/>
    <w:basedOn w:val="Normal"/>
    <w:uiPriority w:val="99"/>
    <w:rsid w:val="009668F6"/>
    <w:pPr>
      <w:widowControl w:val="0"/>
      <w:tabs>
        <w:tab w:val="left" w:pos="580"/>
      </w:tabs>
      <w:autoSpaceDE w:val="0"/>
      <w:autoSpaceDN w:val="0"/>
      <w:adjustRightInd w:val="0"/>
      <w:textAlignment w:val="center"/>
    </w:pPr>
    <w:rPr>
      <w:rFonts w:ascii="GillSansMT" w:hAnsi="GillSansMT" w:cs="GillSansMT"/>
    </w:rPr>
  </w:style>
  <w:style w:type="character" w:customStyle="1" w:styleId="Heading5Char">
    <w:name w:val="Heading 5 Char"/>
    <w:basedOn w:val="DefaultParagraphFont"/>
    <w:link w:val="Heading5"/>
    <w:uiPriority w:val="9"/>
    <w:rsid w:val="00454958"/>
    <w:rPr>
      <w:rFonts w:asciiTheme="majorHAnsi" w:eastAsiaTheme="majorEastAsia" w:hAnsiTheme="majorHAnsi" w:cstheme="majorBidi"/>
      <w:b w:val="0"/>
      <w:i w:val="0"/>
      <w:color w:val="8C661E" w:themeColor="accent1" w:themeShade="BF"/>
      <w:sz w:val="22"/>
      <w:szCs w:val="22"/>
      <w:lang w:eastAsia="en-US"/>
    </w:rPr>
  </w:style>
  <w:style w:type="paragraph" w:customStyle="1" w:styleId="Bulletlist">
    <w:name w:val="Bullet list"/>
    <w:basedOn w:val="BodyCopy"/>
    <w:uiPriority w:val="99"/>
    <w:qFormat/>
    <w:rsid w:val="00F67BF9"/>
    <w:pPr>
      <w:numPr>
        <w:numId w:val="3"/>
      </w:numPr>
      <w:spacing w:line="240" w:lineRule="atLeast"/>
      <w:ind w:left="357" w:hanging="357"/>
      <w:contextualSpacing/>
    </w:pPr>
  </w:style>
  <w:style w:type="character" w:customStyle="1" w:styleId="Heading2Char">
    <w:name w:val="Heading 2 Char"/>
    <w:link w:val="Heading2"/>
    <w:uiPriority w:val="9"/>
    <w:rsid w:val="002F39FD"/>
    <w:rPr>
      <w:rFonts w:ascii="Gill Sans MT" w:eastAsia="MS Gothic" w:hAnsi="Gill Sans MT"/>
      <w:b/>
      <w:bCs/>
      <w:color w:val="BC8A28" w:themeColor="accent1"/>
      <w:sz w:val="26"/>
      <w:szCs w:val="26"/>
      <w:lang w:eastAsia="en-US"/>
    </w:rPr>
  </w:style>
  <w:style w:type="character" w:customStyle="1" w:styleId="Heading1Char">
    <w:name w:val="Heading 1 Char"/>
    <w:link w:val="Heading1"/>
    <w:uiPriority w:val="9"/>
    <w:rsid w:val="002F39FD"/>
    <w:rPr>
      <w:rFonts w:ascii="Gill Sans MT" w:eastAsia="MS Gothic" w:hAnsi="Gill Sans MT"/>
      <w:bCs/>
      <w:color w:val="4C5148" w:themeColor="text2"/>
      <w:sz w:val="40"/>
      <w:szCs w:val="40"/>
      <w:lang w:eastAsia="en-US"/>
    </w:rPr>
  </w:style>
  <w:style w:type="character" w:styleId="PageNumber">
    <w:name w:val="page number"/>
    <w:basedOn w:val="DefaultParagraphFont"/>
    <w:uiPriority w:val="99"/>
    <w:semiHidden/>
    <w:unhideWhenUsed/>
    <w:rsid w:val="00210E41"/>
    <w:rPr>
      <w:rFonts w:ascii="Gill Sans MT" w:hAnsi="Gill Sans MT"/>
      <w:b/>
      <w:i w:val="0"/>
      <w:color w:val="4C5148" w:themeColor="text2"/>
    </w:rPr>
  </w:style>
  <w:style w:type="table" w:styleId="TableGrid">
    <w:name w:val="Table Grid"/>
    <w:basedOn w:val="TableNormal"/>
    <w:uiPriority w:val="39"/>
    <w:rsid w:val="00756CC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BasicTable">
    <w:name w:val="Basic Table"/>
    <w:basedOn w:val="TableNormal"/>
    <w:uiPriority w:val="99"/>
    <w:rsid w:val="00481EB7"/>
    <w:rPr>
      <w:rFonts w:ascii="Gill Sans MT" w:hAnsi="Gill Sans MT"/>
      <w:sz w:val="22"/>
    </w:rPr>
    <w:tblPr/>
  </w:style>
  <w:style w:type="character" w:customStyle="1" w:styleId="Heading3Char">
    <w:name w:val="Heading 3 Char"/>
    <w:link w:val="Heading3"/>
    <w:uiPriority w:val="9"/>
    <w:rsid w:val="00B12D8D"/>
    <w:rPr>
      <w:rFonts w:ascii="Gill Sans MT" w:hAnsi="Gill Sans MT"/>
      <w:b/>
      <w:bCs/>
      <w:color w:val="4C5148" w:themeColor="text2"/>
      <w:sz w:val="22"/>
      <w:szCs w:val="22"/>
      <w:lang w:eastAsia="en-US"/>
    </w:rPr>
  </w:style>
  <w:style w:type="character" w:customStyle="1" w:styleId="Heading6Char">
    <w:name w:val="Heading 6 Char"/>
    <w:basedOn w:val="DefaultParagraphFont"/>
    <w:link w:val="Heading6"/>
    <w:uiPriority w:val="9"/>
    <w:rsid w:val="00454958"/>
    <w:rPr>
      <w:rFonts w:asciiTheme="majorHAnsi" w:eastAsiaTheme="majorEastAsia" w:hAnsiTheme="majorHAnsi" w:cstheme="majorBidi"/>
      <w:b w:val="0"/>
      <w:i w:val="0"/>
      <w:color w:val="5D4414" w:themeColor="accent1" w:themeShade="7F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10E41"/>
    <w:pPr>
      <w:spacing w:before="240" w:after="0"/>
      <w:outlineLvl w:val="9"/>
    </w:pPr>
    <w:rPr>
      <w:rFonts w:eastAsiaTheme="majorEastAsia" w:cstheme="majorBidi"/>
      <w:bCs w:val="0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rsid w:val="006F6F69"/>
    <w:rPr>
      <w:rFonts w:ascii="Gill Sans MT" w:eastAsiaTheme="majorEastAsia" w:hAnsi="Gill Sans MT" w:cstheme="majorBidi"/>
      <w:b w:val="0"/>
      <w:i/>
      <w:iCs/>
      <w:color w:val="BC8A28" w:themeColor="accent1"/>
      <w:sz w:val="28"/>
      <w:szCs w:val="22"/>
      <w:lang w:eastAsia="en-US"/>
    </w:rPr>
  </w:style>
  <w:style w:type="paragraph" w:styleId="BlockText">
    <w:name w:val="Block Text"/>
    <w:basedOn w:val="Normal"/>
    <w:uiPriority w:val="99"/>
    <w:semiHidden/>
    <w:unhideWhenUsed/>
    <w:rsid w:val="00210E41"/>
    <w:pPr>
      <w:pBdr>
        <w:top w:val="single" w:sz="2" w:space="10" w:color="BC8A28" w:themeColor="accent1"/>
        <w:left w:val="single" w:sz="2" w:space="10" w:color="BC8A28" w:themeColor="accent1"/>
        <w:bottom w:val="single" w:sz="2" w:space="10" w:color="BC8A28" w:themeColor="accent1"/>
        <w:right w:val="single" w:sz="2" w:space="10" w:color="BC8A28" w:themeColor="accent1"/>
      </w:pBdr>
      <w:ind w:left="1152" w:right="1152"/>
    </w:pPr>
    <w:rPr>
      <w:rFonts w:eastAsiaTheme="minorEastAsia" w:cstheme="minorBidi"/>
      <w:iCs/>
      <w:color w:val="BC8A28" w:themeColor="accent1"/>
    </w:rPr>
  </w:style>
  <w:style w:type="paragraph" w:styleId="ListParagraph">
    <w:name w:val="List Paragraph"/>
    <w:aliases w:val="Numbered list"/>
    <w:basedOn w:val="Normal"/>
    <w:link w:val="ListParagraphChar"/>
    <w:uiPriority w:val="34"/>
    <w:qFormat/>
    <w:rsid w:val="00F67BF9"/>
    <w:pPr>
      <w:numPr>
        <w:numId w:val="2"/>
      </w:numPr>
      <w:ind w:left="357" w:hanging="357"/>
      <w:contextualSpacing/>
    </w:pPr>
  </w:style>
  <w:style w:type="character" w:customStyle="1" w:styleId="apple-converted-space">
    <w:name w:val="apple-converted-space"/>
    <w:basedOn w:val="DefaultParagraphFont"/>
    <w:rsid w:val="00210E41"/>
    <w:rPr>
      <w:rFonts w:ascii="Gill Sans MT" w:hAnsi="Gill Sans MT"/>
      <w:b w:val="0"/>
      <w:i w:val="0"/>
      <w:color w:val="4C5148" w:themeColor="text2"/>
    </w:rPr>
  </w:style>
  <w:style w:type="paragraph" w:styleId="TOC1">
    <w:name w:val="toc 1"/>
    <w:basedOn w:val="Normal"/>
    <w:next w:val="Normal"/>
    <w:autoRedefine/>
    <w:uiPriority w:val="39"/>
    <w:unhideWhenUsed/>
    <w:rsid w:val="002039A5"/>
    <w:pPr>
      <w:spacing w:after="100"/>
    </w:pPr>
  </w:style>
  <w:style w:type="paragraph" w:styleId="TOC3">
    <w:name w:val="toc 3"/>
    <w:basedOn w:val="Normal"/>
    <w:next w:val="Normal"/>
    <w:autoRedefine/>
    <w:uiPriority w:val="39"/>
    <w:unhideWhenUsed/>
    <w:rsid w:val="002039A5"/>
    <w:pPr>
      <w:spacing w:after="100"/>
      <w:ind w:left="440"/>
    </w:pPr>
  </w:style>
  <w:style w:type="paragraph" w:styleId="TOC2">
    <w:name w:val="toc 2"/>
    <w:basedOn w:val="Normal"/>
    <w:next w:val="Normal"/>
    <w:autoRedefine/>
    <w:uiPriority w:val="39"/>
    <w:unhideWhenUsed/>
    <w:rsid w:val="002039A5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EC7F6C"/>
    <w:rPr>
      <w:rFonts w:ascii="Gill Sans MT" w:hAnsi="Gill Sans MT"/>
      <w:b w:val="0"/>
      <w:i w:val="0"/>
      <w:color w:val="004F6B" w:themeColor="accent3"/>
      <w:sz w:val="22"/>
      <w:u w:val="single"/>
    </w:rPr>
  </w:style>
  <w:style w:type="paragraph" w:customStyle="1" w:styleId="CaptionsNotes">
    <w:name w:val="Captions &amp; Notes"/>
    <w:basedOn w:val="Normal"/>
    <w:qFormat/>
    <w:rsid w:val="00F67BF9"/>
    <w:pPr>
      <w:spacing w:before="120" w:after="240"/>
    </w:pPr>
    <w:rPr>
      <w:i/>
      <w:sz w:val="18"/>
      <w:szCs w:val="1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210E41"/>
    <w:rPr>
      <w:sz w:val="26"/>
      <w:szCs w:val="2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210E41"/>
    <w:rPr>
      <w:rFonts w:ascii="Gill Sans MT" w:hAnsi="Gill Sans MT"/>
      <w:b w:val="0"/>
      <w:i w:val="0"/>
      <w:color w:val="32362F"/>
      <w:sz w:val="26"/>
      <w:szCs w:val="26"/>
      <w:lang w:eastAsia="en-US"/>
    </w:rPr>
  </w:style>
  <w:style w:type="paragraph" w:styleId="EnvelopeAddress">
    <w:name w:val="envelope address"/>
    <w:basedOn w:val="Normal"/>
    <w:uiPriority w:val="99"/>
    <w:semiHidden/>
    <w:unhideWhenUsed/>
    <w:rsid w:val="00210E41"/>
    <w:pPr>
      <w:framePr w:w="7920" w:h="1980" w:hRule="exact" w:hSpace="180" w:wrap="auto" w:hAnchor="page" w:xAlign="center" w:yAlign="bottom"/>
      <w:ind w:left="2880"/>
    </w:pPr>
    <w:rPr>
      <w:rFonts w:eastAsiaTheme="majorEastAsia" w:cstheme="majorBidi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10E41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10E41"/>
    <w:rPr>
      <w:rFonts w:ascii="Gill Sans MT" w:hAnsi="Gill Sans MT"/>
      <w:b w:val="0"/>
      <w:i w:val="0"/>
      <w:color w:val="32362F"/>
      <w:lang w:eastAsia="en-US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210E41"/>
    <w:pPr>
      <w:ind w:left="22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210E41"/>
    <w:rPr>
      <w:rFonts w:eastAsiaTheme="majorEastAsia" w:cstheme="majorBidi"/>
      <w:b/>
      <w:bCs/>
    </w:rPr>
  </w:style>
  <w:style w:type="paragraph" w:styleId="MacroText">
    <w:name w:val="macro"/>
    <w:link w:val="MacroTextChar"/>
    <w:uiPriority w:val="99"/>
    <w:semiHidden/>
    <w:unhideWhenUsed/>
    <w:rsid w:val="00210E41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Gill Sans MT" w:hAnsi="Gill Sans MT" w:cs="Consolas"/>
      <w:color w:val="32362F"/>
      <w:lang w:eastAsia="en-US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210E41"/>
    <w:rPr>
      <w:rFonts w:ascii="Gill Sans MT" w:hAnsi="Gill Sans MT" w:cs="Consolas"/>
      <w:b w:val="0"/>
      <w:i w:val="0"/>
      <w:color w:val="32362F"/>
      <w:lang w:eastAsia="en-US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210E4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eastAsiaTheme="majorEastAsia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210E41"/>
    <w:rPr>
      <w:rFonts w:ascii="Gill Sans MT" w:eastAsiaTheme="majorEastAsia" w:hAnsi="Gill Sans MT" w:cstheme="majorBidi"/>
      <w:b w:val="0"/>
      <w:i w:val="0"/>
      <w:color w:val="32362F"/>
      <w:sz w:val="24"/>
      <w:szCs w:val="24"/>
      <w:shd w:val="pct20" w:color="auto" w:fill="auto"/>
      <w:lang w:eastAsia="en-US"/>
    </w:rPr>
  </w:style>
  <w:style w:type="paragraph" w:styleId="NormalWeb">
    <w:name w:val="Normal (Web)"/>
    <w:basedOn w:val="Normal"/>
    <w:uiPriority w:val="99"/>
    <w:unhideWhenUsed/>
    <w:rsid w:val="00210E41"/>
    <w:rPr>
      <w:sz w:val="24"/>
      <w:szCs w:val="24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210E41"/>
    <w:rPr>
      <w:rFonts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210E41"/>
    <w:rPr>
      <w:rFonts w:ascii="Gill Sans MT" w:hAnsi="Gill Sans MT" w:cs="Consolas"/>
      <w:b w:val="0"/>
      <w:i w:val="0"/>
      <w:color w:val="32362F"/>
      <w:sz w:val="21"/>
      <w:szCs w:val="21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210E41"/>
    <w:rPr>
      <w:rFonts w:ascii="Gill Sans MT" w:hAnsi="Gill Sans MT"/>
      <w:b w:val="0"/>
      <w:i w:val="0"/>
      <w:color w:val="4C5148" w:themeColor="text2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210E41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210E41"/>
    <w:rPr>
      <w:rFonts w:ascii="Gill Sans MT" w:hAnsi="Gill Sans MT"/>
      <w:b w:val="0"/>
      <w:i w:val="0"/>
      <w:color w:val="32362F"/>
      <w:sz w:val="22"/>
      <w:szCs w:val="22"/>
      <w:lang w:eastAsia="en-US"/>
    </w:rPr>
  </w:style>
  <w:style w:type="paragraph" w:styleId="Title">
    <w:name w:val="Title"/>
    <w:basedOn w:val="Normal"/>
    <w:next w:val="Normal"/>
    <w:link w:val="TitleChar"/>
    <w:uiPriority w:val="10"/>
    <w:qFormat/>
    <w:rsid w:val="00B12D8D"/>
    <w:pPr>
      <w:spacing w:after="36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12D8D"/>
    <w:rPr>
      <w:rFonts w:asciiTheme="majorHAnsi" w:eastAsiaTheme="majorEastAsia" w:hAnsiTheme="majorHAnsi" w:cstheme="majorBidi"/>
      <w:color w:val="4C5148" w:themeColor="text2"/>
      <w:spacing w:val="-10"/>
      <w:kern w:val="28"/>
      <w:sz w:val="56"/>
      <w:szCs w:val="56"/>
      <w:lang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874108"/>
    <w:pPr>
      <w:spacing w:after="200"/>
    </w:pPr>
    <w:rPr>
      <w:i/>
      <w:iCs/>
      <w:sz w:val="18"/>
      <w:szCs w:val="18"/>
    </w:rPr>
  </w:style>
  <w:style w:type="table" w:styleId="ListTable4-Accent1">
    <w:name w:val="List Table 4 Accent 1"/>
    <w:basedOn w:val="TableNormal"/>
    <w:uiPriority w:val="49"/>
    <w:rsid w:val="00A22139"/>
    <w:rPr>
      <w:rFonts w:ascii="Gill Sans MT" w:hAnsi="Gill Sans MT"/>
      <w:color w:val="4C5148" w:themeColor="text2"/>
      <w:sz w:val="18"/>
    </w:rPr>
    <w:tblPr>
      <w:tblStyleRowBandSize w:val="1"/>
      <w:tblStyleColBandSize w:val="1"/>
      <w:tblBorders>
        <w:top w:val="single" w:sz="2" w:space="0" w:color="4C5148" w:themeColor="text2"/>
        <w:left w:val="single" w:sz="2" w:space="0" w:color="4C5148" w:themeColor="text2"/>
        <w:bottom w:val="single" w:sz="2" w:space="0" w:color="4C5148" w:themeColor="text2"/>
        <w:right w:val="single" w:sz="2" w:space="0" w:color="4C5148" w:themeColor="text2"/>
        <w:insideH w:val="single" w:sz="2" w:space="0" w:color="4C5148" w:themeColor="text2"/>
      </w:tblBorders>
      <w:tblCellMar>
        <w:top w:w="108" w:type="dxa"/>
        <w:bottom w:w="108" w:type="dxa"/>
      </w:tblCellMar>
    </w:tblPr>
    <w:tblStylePr w:type="firstRow">
      <w:rPr>
        <w:rFonts w:ascii="Gill Sans MT" w:hAnsi="Gill Sans MT"/>
        <w:b/>
        <w:bCs/>
        <w:i w:val="0"/>
        <w:color w:val="FFFFFF" w:themeColor="background2"/>
        <w:sz w:val="18"/>
      </w:rPr>
      <w:tblPr/>
      <w:tcPr>
        <w:shd w:val="clear" w:color="auto" w:fill="939A8D" w:themeFill="text2" w:themeFillTint="99"/>
      </w:tcPr>
    </w:tblStylePr>
    <w:tblStylePr w:type="lastRow">
      <w:rPr>
        <w:b/>
        <w:bCs/>
      </w:rPr>
      <w:tblPr/>
      <w:tcPr>
        <w:tcBorders>
          <w:top w:val="double" w:sz="4" w:space="0" w:color="E1BB73" w:themeColor="accent1" w:themeTint="99"/>
        </w:tcBorders>
      </w:tcPr>
    </w:tblStylePr>
    <w:tblStylePr w:type="firstCol">
      <w:rPr>
        <w:rFonts w:ascii="Gill Sans MT" w:hAnsi="Gill Sans MT"/>
        <w:b w:val="0"/>
        <w:bCs/>
        <w:i w:val="0"/>
        <w:sz w:val="18"/>
      </w:rPr>
    </w:tblStylePr>
    <w:tblStylePr w:type="lastCol">
      <w:rPr>
        <w:b/>
        <w:bCs/>
      </w:rPr>
    </w:tblStylePr>
    <w:tblStylePr w:type="band1Horz">
      <w:rPr>
        <w:rFonts w:ascii="Gill Sans MT" w:hAnsi="Gill Sans MT"/>
        <w:b w:val="0"/>
        <w:i w:val="0"/>
        <w:sz w:val="18"/>
      </w:rPr>
      <w:tblPr/>
      <w:tcPr>
        <w:shd w:val="clear" w:color="auto" w:fill="DADDD9" w:themeFill="text2" w:themeFillTint="33"/>
      </w:tcPr>
    </w:tblStylePr>
    <w:tblStylePr w:type="band2Horz">
      <w:rPr>
        <w:rFonts w:ascii="Gill Sans MT" w:hAnsi="Gill Sans MT"/>
        <w:b w:val="0"/>
        <w:i w:val="0"/>
        <w:sz w:val="18"/>
      </w:rPr>
    </w:tblStylePr>
  </w:style>
  <w:style w:type="paragraph" w:styleId="List">
    <w:name w:val="List"/>
    <w:basedOn w:val="Normal"/>
    <w:uiPriority w:val="99"/>
    <w:unhideWhenUsed/>
    <w:rsid w:val="002F39FD"/>
    <w:pPr>
      <w:numPr>
        <w:ilvl w:val="2"/>
        <w:numId w:val="18"/>
      </w:numPr>
    </w:pPr>
  </w:style>
  <w:style w:type="paragraph" w:styleId="List2">
    <w:name w:val="List 2"/>
    <w:basedOn w:val="Normal"/>
    <w:uiPriority w:val="99"/>
    <w:unhideWhenUsed/>
    <w:rsid w:val="002F39FD"/>
    <w:pPr>
      <w:numPr>
        <w:ilvl w:val="3"/>
        <w:numId w:val="18"/>
      </w:numPr>
      <w:contextualSpacing/>
    </w:pPr>
  </w:style>
  <w:style w:type="table" w:styleId="GridTable4">
    <w:name w:val="Grid Table 4"/>
    <w:basedOn w:val="TableNormal"/>
    <w:uiPriority w:val="49"/>
    <w:rsid w:val="002F39FD"/>
    <w:tblPr>
      <w:tblStyleRowBandSize w:val="1"/>
      <w:tblStyleColBandSize w:val="1"/>
      <w:tblBorders>
        <w:top w:val="single" w:sz="4" w:space="0" w:color="939A8D" w:themeColor="text1" w:themeTint="99"/>
        <w:left w:val="single" w:sz="4" w:space="0" w:color="939A8D" w:themeColor="text1" w:themeTint="99"/>
        <w:bottom w:val="single" w:sz="4" w:space="0" w:color="939A8D" w:themeColor="text1" w:themeTint="99"/>
        <w:right w:val="single" w:sz="4" w:space="0" w:color="939A8D" w:themeColor="text1" w:themeTint="99"/>
        <w:insideH w:val="single" w:sz="4" w:space="0" w:color="939A8D" w:themeColor="text1" w:themeTint="99"/>
        <w:insideV w:val="single" w:sz="4" w:space="0" w:color="939A8D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C5148" w:themeColor="text1"/>
          <w:left w:val="single" w:sz="4" w:space="0" w:color="4C5148" w:themeColor="text1"/>
          <w:bottom w:val="single" w:sz="4" w:space="0" w:color="4C5148" w:themeColor="text1"/>
          <w:right w:val="single" w:sz="4" w:space="0" w:color="4C5148" w:themeColor="text1"/>
          <w:insideH w:val="nil"/>
          <w:insideV w:val="nil"/>
        </w:tcBorders>
        <w:shd w:val="clear" w:color="auto" w:fill="4C5148" w:themeFill="text1"/>
      </w:tcPr>
    </w:tblStylePr>
    <w:tblStylePr w:type="lastRow">
      <w:rPr>
        <w:b/>
        <w:bCs/>
      </w:rPr>
      <w:tblPr/>
      <w:tcPr>
        <w:tcBorders>
          <w:top w:val="double" w:sz="4" w:space="0" w:color="4C5148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DDD9" w:themeFill="text1" w:themeFillTint="33"/>
      </w:tcPr>
    </w:tblStylePr>
    <w:tblStylePr w:type="band1Horz">
      <w:tblPr/>
      <w:tcPr>
        <w:shd w:val="clear" w:color="auto" w:fill="DADDD9" w:themeFill="text1" w:themeFillTint="33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2F39F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F39F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F39FD"/>
    <w:rPr>
      <w:rFonts w:ascii="Gill Sans MT" w:hAnsi="Gill Sans MT"/>
      <w:color w:val="4C5148" w:themeColor="text2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F39F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F39FD"/>
    <w:rPr>
      <w:rFonts w:ascii="Gill Sans MT" w:hAnsi="Gill Sans MT"/>
      <w:b/>
      <w:bCs/>
      <w:color w:val="4C5148" w:themeColor="text2"/>
      <w:lang w:eastAsia="en-US"/>
    </w:rPr>
  </w:style>
  <w:style w:type="character" w:customStyle="1" w:styleId="ListParagraphChar">
    <w:name w:val="List Paragraph Char"/>
    <w:aliases w:val="Numbered list Char"/>
    <w:link w:val="ListParagraph"/>
    <w:uiPriority w:val="34"/>
    <w:rsid w:val="00CA381B"/>
    <w:rPr>
      <w:rFonts w:ascii="Gill Sans MT" w:hAnsi="Gill Sans MT"/>
      <w:color w:val="4C5148" w:themeColor="text2"/>
      <w:sz w:val="22"/>
      <w:szCs w:val="22"/>
      <w:lang w:eastAsia="en-US"/>
    </w:rPr>
  </w:style>
  <w:style w:type="table" w:styleId="ListTable3-Accent3">
    <w:name w:val="List Table 3 Accent 3"/>
    <w:basedOn w:val="TableNormal"/>
    <w:uiPriority w:val="48"/>
    <w:rsid w:val="004729AF"/>
    <w:tblPr>
      <w:tblStyleRowBandSize w:val="1"/>
      <w:tblStyleColBandSize w:val="1"/>
      <w:tblBorders>
        <w:top w:val="single" w:sz="4" w:space="0" w:color="004F6B" w:themeColor="accent3"/>
        <w:left w:val="single" w:sz="4" w:space="0" w:color="004F6B" w:themeColor="accent3"/>
        <w:bottom w:val="single" w:sz="4" w:space="0" w:color="004F6B" w:themeColor="accent3"/>
        <w:right w:val="single" w:sz="4" w:space="0" w:color="004F6B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4F6B" w:themeFill="accent3"/>
      </w:tcPr>
    </w:tblStylePr>
    <w:tblStylePr w:type="lastRow">
      <w:rPr>
        <w:b/>
        <w:bCs/>
      </w:rPr>
      <w:tblPr/>
      <w:tcPr>
        <w:tcBorders>
          <w:top w:val="double" w:sz="4" w:space="0" w:color="004F6B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4F6B" w:themeColor="accent3"/>
          <w:right w:val="single" w:sz="4" w:space="0" w:color="004F6B" w:themeColor="accent3"/>
        </w:tcBorders>
      </w:tcPr>
    </w:tblStylePr>
    <w:tblStylePr w:type="band1Horz">
      <w:tblPr/>
      <w:tcPr>
        <w:tcBorders>
          <w:top w:val="single" w:sz="4" w:space="0" w:color="004F6B" w:themeColor="accent3"/>
          <w:bottom w:val="single" w:sz="4" w:space="0" w:color="004F6B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4F6B" w:themeColor="accent3"/>
          <w:left w:val="nil"/>
        </w:tcBorders>
      </w:tcPr>
    </w:tblStylePr>
    <w:tblStylePr w:type="swCell">
      <w:tblPr/>
      <w:tcPr>
        <w:tcBorders>
          <w:top w:val="double" w:sz="4" w:space="0" w:color="004F6B" w:themeColor="accent3"/>
          <w:right w:val="nil"/>
        </w:tcBorders>
      </w:tcPr>
    </w:tblStylePr>
  </w:style>
  <w:style w:type="paragraph" w:styleId="Revision">
    <w:name w:val="Revision"/>
    <w:hidden/>
    <w:uiPriority w:val="99"/>
    <w:semiHidden/>
    <w:rsid w:val="00536C83"/>
    <w:rPr>
      <w:rFonts w:ascii="Gill Sans MT" w:hAnsi="Gill Sans MT"/>
      <w:color w:val="4C5148" w:themeColor="text2"/>
      <w:sz w:val="22"/>
      <w:szCs w:val="22"/>
      <w:lang w:eastAsia="en-US"/>
    </w:rPr>
  </w:style>
  <w:style w:type="paragraph" w:styleId="BodyText">
    <w:name w:val="Body Text"/>
    <w:basedOn w:val="Normal"/>
    <w:link w:val="BodyTextChar"/>
    <w:autoRedefine/>
    <w:uiPriority w:val="1"/>
    <w:unhideWhenUsed/>
    <w:qFormat/>
    <w:rsid w:val="009F3208"/>
    <w:pPr>
      <w:spacing w:before="57" w:after="0" w:line="268" w:lineRule="auto"/>
      <w:ind w:right="153"/>
      <w:contextualSpacing/>
      <w:jc w:val="both"/>
    </w:pPr>
    <w:rPr>
      <w:rFonts w:asciiTheme="minorHAnsi" w:hAnsiTheme="minorHAnsi"/>
      <w:i/>
      <w:iCs/>
      <w:color w:val="63655A"/>
      <w:sz w:val="18"/>
      <w:szCs w:val="18"/>
      <w:lang w:eastAsia="en-AU"/>
    </w:rPr>
  </w:style>
  <w:style w:type="character" w:customStyle="1" w:styleId="BodyTextChar">
    <w:name w:val="Body Text Char"/>
    <w:basedOn w:val="DefaultParagraphFont"/>
    <w:link w:val="BodyText"/>
    <w:uiPriority w:val="1"/>
    <w:rsid w:val="009F3208"/>
    <w:rPr>
      <w:rFonts w:asciiTheme="minorHAnsi" w:hAnsiTheme="minorHAnsi"/>
      <w:i/>
      <w:iCs/>
      <w:color w:val="63655A"/>
      <w:sz w:val="18"/>
      <w:szCs w:val="18"/>
      <w:lang w:eastAsia="en-AU"/>
    </w:rPr>
  </w:style>
  <w:style w:type="paragraph" w:customStyle="1" w:styleId="TableParagraph">
    <w:name w:val="Table Paragraph"/>
    <w:basedOn w:val="Normal"/>
    <w:uiPriority w:val="1"/>
    <w:qFormat/>
    <w:rsid w:val="009F3208"/>
    <w:pPr>
      <w:widowControl w:val="0"/>
      <w:autoSpaceDE w:val="0"/>
      <w:autoSpaceDN w:val="0"/>
      <w:spacing w:before="70" w:after="0" w:line="240" w:lineRule="auto"/>
      <w:ind w:left="107"/>
    </w:pPr>
    <w:rPr>
      <w:rFonts w:ascii="Calibri" w:eastAsia="Calibri" w:hAnsi="Calibri" w:cs="Calibri"/>
      <w:color w:val="auto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725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1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74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853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38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625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457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90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795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209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923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732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57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139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67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55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737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15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96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70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137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21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4279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298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29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408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327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4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065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77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541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26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443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329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530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883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98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911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638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37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548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55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758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66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1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L:\COMMUNICATION%20&amp;%20INFORMATION\00%20BRANDING\02%20Templates\2023%20Document%20Templates\FBA%20Report%20Template_28%20February%202023.dotx" TargetMode="External"/></Relationships>
</file>

<file path=word/theme/theme1.xml><?xml version="1.0" encoding="utf-8"?>
<a:theme xmlns:a="http://schemas.openxmlformats.org/drawingml/2006/main" name="Theme FBA Yellow">
  <a:themeElements>
    <a:clrScheme name="FBA">
      <a:dk1>
        <a:srgbClr val="4C5148"/>
      </a:dk1>
      <a:lt1>
        <a:srgbClr val="FFFFFF"/>
      </a:lt1>
      <a:dk2>
        <a:srgbClr val="4C5148"/>
      </a:dk2>
      <a:lt2>
        <a:srgbClr val="FFFFFF"/>
      </a:lt2>
      <a:accent1>
        <a:srgbClr val="BC8A28"/>
      </a:accent1>
      <a:accent2>
        <a:srgbClr val="547228"/>
      </a:accent2>
      <a:accent3>
        <a:srgbClr val="004F6B"/>
      </a:accent3>
      <a:accent4>
        <a:srgbClr val="C9A14C"/>
      </a:accent4>
      <a:accent5>
        <a:srgbClr val="D3B670"/>
      </a:accent5>
      <a:accent6>
        <a:srgbClr val="D3B670"/>
      </a:accent6>
      <a:hlink>
        <a:srgbClr val="004F6B"/>
      </a:hlink>
      <a:folHlink>
        <a:srgbClr val="4C5148"/>
      </a:folHlink>
    </a:clrScheme>
    <a:fontScheme name="Gill Sans MT">
      <a:majorFont>
        <a:latin typeface="Gill Sans MT" panose="020B0502020104020203"/>
        <a:ea typeface=""/>
        <a:cs typeface=""/>
        <a:font script="Grek" typeface="Corbel"/>
        <a:font script="Cyrl" typeface="Corbel"/>
        <a:font script="Jpan" typeface="HGｺﾞｼｯｸE"/>
        <a:font script="Hang" typeface="휴먼매직체"/>
        <a:font script="Hans" typeface="华文中宋"/>
        <a:font script="Hant" typeface="微軟正黑體"/>
        <a:font script="Arab" typeface="Majalla UI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Gill Sans MT" panose="020B0502020104020203"/>
        <a:ea typeface=""/>
        <a:cs typeface=""/>
        <a:font script="Grek" typeface="Corbel"/>
        <a:font script="Cyrl" typeface="Corbel"/>
        <a:font script="Jpan" typeface="HGｺﾞｼｯｸE"/>
        <a:font script="Hang" typeface="휴먼매직체"/>
        <a:font script="Hans" typeface="华文中宋"/>
        <a:font script="Hant" typeface="微軟正黑體"/>
        <a:font script="Arab" typeface="Majalla UI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  <a:txDef>
      <a:spPr>
        <a:noFill/>
        <a:ln>
          <a:noFill/>
        </a:ln>
        <a:effectLst/>
        <a:extLst>
          <a:ext uri="{C572A759-6A51-4108-AA02-DFA0A04FC94B}">
            <ma14:wrappingTextBoxFlag xmlns="" xmlns:ma14="http://schemas.microsoft.com/office/mac/drawingml/2011/main"/>
          </a:ext>
        </a:extLst>
      </a:spPr>
      <a:bodyPr wrap="square" bIns="0" rtlCol="0"/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749974AEF3BC4DA80BB63F4485472E" ma:contentTypeVersion="6" ma:contentTypeDescription="Create a new document." ma:contentTypeScope="" ma:versionID="a03418009c409a4500ea82edd6fd718d">
  <xsd:schema xmlns:xsd="http://www.w3.org/2001/XMLSchema" xmlns:xs="http://www.w3.org/2001/XMLSchema" xmlns:p="http://schemas.microsoft.com/office/2006/metadata/properties" xmlns:ns2="0d2e160c-bfd0-4c19-a790-8a7d758ce34e" xmlns:ns3="2db42a41-132d-4815-b894-a4f4c6a2bdfd" targetNamespace="http://schemas.microsoft.com/office/2006/metadata/properties" ma:root="true" ma:fieldsID="558443698001b4df96ef76f364988faa" ns2:_="" ns3:_="">
    <xsd:import namespace="0d2e160c-bfd0-4c19-a790-8a7d758ce34e"/>
    <xsd:import namespace="2db42a41-132d-4815-b894-a4f4c6a2bdf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2e160c-bfd0-4c19-a790-8a7d758ce34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db42a41-132d-4815-b894-a4f4c6a2bdf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10D7103-544C-44C8-8FE9-C346DF0F5A9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92890C2-9D70-4299-857D-91AF26D6BE7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221F909-AF02-D948-A641-69F61D4DCA4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417CA27-B702-4998-9D45-5E0D74DF0B0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2e160c-bfd0-4c19-a790-8a7d758ce34e"/>
    <ds:schemaRef ds:uri="2db42a41-132d-4815-b894-a4f4c6a2bdf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FBA Report Template_28 February 2023.dotx</Template>
  <TotalTime>1</TotalTime>
  <Pages>11</Pages>
  <Words>851</Words>
  <Characters>4974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5814</CharactersWithSpaces>
  <SharedDoc>false</SharedDoc>
  <HyperlinkBase/>
  <HLinks>
    <vt:vector size="246" baseType="variant">
      <vt:variant>
        <vt:i4>105</vt:i4>
      </vt:variant>
      <vt:variant>
        <vt:i4>240</vt:i4>
      </vt:variant>
      <vt:variant>
        <vt:i4>0</vt:i4>
      </vt:variant>
      <vt:variant>
        <vt:i4>5</vt:i4>
      </vt:variant>
      <vt:variant>
        <vt:lpwstr>mailto:Tenders@fba.org.au</vt:lpwstr>
      </vt:variant>
      <vt:variant>
        <vt:lpwstr/>
      </vt:variant>
      <vt:variant>
        <vt:i4>105</vt:i4>
      </vt:variant>
      <vt:variant>
        <vt:i4>237</vt:i4>
      </vt:variant>
      <vt:variant>
        <vt:i4>0</vt:i4>
      </vt:variant>
      <vt:variant>
        <vt:i4>5</vt:i4>
      </vt:variant>
      <vt:variant>
        <vt:lpwstr>mailto:Tenders@fba.org.au</vt:lpwstr>
      </vt:variant>
      <vt:variant>
        <vt:lpwstr/>
      </vt:variant>
      <vt:variant>
        <vt:i4>1572917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_Toc174976774</vt:lpwstr>
      </vt:variant>
      <vt:variant>
        <vt:i4>1572917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_Toc174976773</vt:lpwstr>
      </vt:variant>
      <vt:variant>
        <vt:i4>1572917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_Toc174976772</vt:lpwstr>
      </vt:variant>
      <vt:variant>
        <vt:i4>1572917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_Toc174976771</vt:lpwstr>
      </vt:variant>
      <vt:variant>
        <vt:i4>1572917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_Toc174976770</vt:lpwstr>
      </vt:variant>
      <vt:variant>
        <vt:i4>1638453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_Toc174976769</vt:lpwstr>
      </vt:variant>
      <vt:variant>
        <vt:i4>1638453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_Toc174976768</vt:lpwstr>
      </vt:variant>
      <vt:variant>
        <vt:i4>1638453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_Toc174976767</vt:lpwstr>
      </vt:variant>
      <vt:variant>
        <vt:i4>1638453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_Toc174976766</vt:lpwstr>
      </vt:variant>
      <vt:variant>
        <vt:i4>1638453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_Toc174976765</vt:lpwstr>
      </vt:variant>
      <vt:variant>
        <vt:i4>1638453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_Toc174976764</vt:lpwstr>
      </vt:variant>
      <vt:variant>
        <vt:i4>1638453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_Toc174976763</vt:lpwstr>
      </vt:variant>
      <vt:variant>
        <vt:i4>1638453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_Toc174976762</vt:lpwstr>
      </vt:variant>
      <vt:variant>
        <vt:i4>1638453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_Toc174976761</vt:lpwstr>
      </vt:variant>
      <vt:variant>
        <vt:i4>1638453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_Toc174976760</vt:lpwstr>
      </vt:variant>
      <vt:variant>
        <vt:i4>1703989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_Toc174976759</vt:lpwstr>
      </vt:variant>
      <vt:variant>
        <vt:i4>1703989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_Toc174976758</vt:lpwstr>
      </vt:variant>
      <vt:variant>
        <vt:i4>1703989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_Toc174976757</vt:lpwstr>
      </vt:variant>
      <vt:variant>
        <vt:i4>1703989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_Toc174976756</vt:lpwstr>
      </vt:variant>
      <vt:variant>
        <vt:i4>1703989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_Toc174976755</vt:lpwstr>
      </vt:variant>
      <vt:variant>
        <vt:i4>1703989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_Toc174976754</vt:lpwstr>
      </vt:variant>
      <vt:variant>
        <vt:i4>1703989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_Toc174976753</vt:lpwstr>
      </vt:variant>
      <vt:variant>
        <vt:i4>1703989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_Toc174976752</vt:lpwstr>
      </vt:variant>
      <vt:variant>
        <vt:i4>1703989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_Toc174976751</vt:lpwstr>
      </vt:variant>
      <vt:variant>
        <vt:i4>1703989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_Toc174976750</vt:lpwstr>
      </vt:variant>
      <vt:variant>
        <vt:i4>1769525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_Toc174976749</vt:lpwstr>
      </vt:variant>
      <vt:variant>
        <vt:i4>1769525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_Toc174976748</vt:lpwstr>
      </vt:variant>
      <vt:variant>
        <vt:i4>1769525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_Toc174976747</vt:lpwstr>
      </vt:variant>
      <vt:variant>
        <vt:i4>1769525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_Toc174976746</vt:lpwstr>
      </vt:variant>
      <vt:variant>
        <vt:i4>1769525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_Toc174976745</vt:lpwstr>
      </vt:variant>
      <vt:variant>
        <vt:i4>1769525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_Toc174976744</vt:lpwstr>
      </vt:variant>
      <vt:variant>
        <vt:i4>1769525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_Toc174976743</vt:lpwstr>
      </vt:variant>
      <vt:variant>
        <vt:i4>1769525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_Toc174976742</vt:lpwstr>
      </vt:variant>
      <vt:variant>
        <vt:i4>1769525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_Toc174976741</vt:lpwstr>
      </vt:variant>
      <vt:variant>
        <vt:i4>1769525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_Toc174976740</vt:lpwstr>
      </vt:variant>
      <vt:variant>
        <vt:i4>1835061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_Toc174976739</vt:lpwstr>
      </vt:variant>
      <vt:variant>
        <vt:i4>1835061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_Toc174976738</vt:lpwstr>
      </vt:variant>
      <vt:variant>
        <vt:i4>1835061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_Toc174976737</vt:lpwstr>
      </vt:variant>
      <vt:variant>
        <vt:i4>1835061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_Toc174976736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 Reimers</dc:creator>
  <cp:keywords/>
  <dc:description/>
  <cp:lastModifiedBy>Ben Reimers</cp:lastModifiedBy>
  <cp:revision>2</cp:revision>
  <cp:lastPrinted>2018-05-13T13:01:00Z</cp:lastPrinted>
  <dcterms:created xsi:type="dcterms:W3CDTF">2024-11-10T22:37:00Z</dcterms:created>
  <dcterms:modified xsi:type="dcterms:W3CDTF">2024-11-10T22:37:00Z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0x01010035749974AEF3BC4DA80BB63F4485472E</vt:lpwstr>
  </property>
  <property fmtid="{D5CDD505-2E9C-101B-9397-08002B2CF9AE}" pid="3" name="MediaServiceImageTags">
    <vt:lpwstr/>
  </property>
  <property fmtid="{D5CDD505-2E9C-101B-9397-08002B2CF9AE}" pid="4" name="GrammarlyDocumentId">
    <vt:lpwstr>16db08a47d35993418c1bbfe0932361ca18b1e9b1d2b9a5a4be24416a99fb507</vt:lpwstr>
  </property>
</Properties>
</file>